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B5607A" w14:textId="4DC8785F" w:rsidR="008528B0" w:rsidRDefault="008528B0" w:rsidP="00E37EDC">
      <w:pPr>
        <w:pStyle w:val="BD0"/>
        <w:spacing w:before="0"/>
        <w:rPr>
          <w:rFonts w:ascii="Arial" w:hAnsi="Arial" w:cs="Arial"/>
          <w:b/>
          <w:sz w:val="28"/>
        </w:rPr>
      </w:pPr>
      <w:r w:rsidRPr="00E37EDC">
        <w:rPr>
          <w:rFonts w:ascii="Arial" w:hAnsi="Arial" w:cs="Arial"/>
          <w:b/>
          <w:sz w:val="28"/>
        </w:rPr>
        <w:t xml:space="preserve">Условия </w:t>
      </w:r>
      <w:r w:rsidR="009239A8" w:rsidRPr="00E37EDC">
        <w:rPr>
          <w:rFonts w:ascii="Arial" w:hAnsi="Arial" w:cs="Arial"/>
          <w:b/>
          <w:sz w:val="28"/>
        </w:rPr>
        <w:t xml:space="preserve">совершения </w:t>
      </w:r>
      <w:r w:rsidR="0025180E" w:rsidRPr="00E37EDC">
        <w:rPr>
          <w:rFonts w:ascii="Arial" w:hAnsi="Arial" w:cs="Arial"/>
          <w:b/>
          <w:sz w:val="28"/>
        </w:rPr>
        <w:t>Конверсионных</w:t>
      </w:r>
      <w:r w:rsidR="009239A8" w:rsidRPr="00E37EDC">
        <w:rPr>
          <w:rFonts w:ascii="Arial" w:hAnsi="Arial" w:cs="Arial"/>
          <w:b/>
          <w:sz w:val="28"/>
        </w:rPr>
        <w:t xml:space="preserve"> сделок</w:t>
      </w:r>
    </w:p>
    <w:p w14:paraId="1842FA98" w14:textId="77777777" w:rsidR="00E37EDC" w:rsidRPr="00E37EDC" w:rsidRDefault="00E37EDC" w:rsidP="00E37EDC">
      <w:pPr>
        <w:pStyle w:val="BD0"/>
        <w:spacing w:before="0"/>
        <w:rPr>
          <w:rFonts w:ascii="Arial" w:hAnsi="Arial" w:cs="Arial"/>
          <w:b/>
          <w:sz w:val="20"/>
        </w:rPr>
      </w:pPr>
    </w:p>
    <w:p w14:paraId="5C945DA0" w14:textId="77777777" w:rsidR="008528B0" w:rsidRPr="00E961AE" w:rsidRDefault="008528B0" w:rsidP="00E37EDC">
      <w:pPr>
        <w:pStyle w:val="BD1"/>
        <w:pageBreakBefore w:val="0"/>
        <w:spacing w:before="0"/>
        <w:ind w:left="1622" w:hanging="1622"/>
        <w:jc w:val="both"/>
        <w:rPr>
          <w:rFonts w:ascii="Arial" w:hAnsi="Arial" w:cs="Arial"/>
          <w:szCs w:val="24"/>
        </w:rPr>
      </w:pPr>
      <w:r w:rsidRPr="00E961AE">
        <w:rPr>
          <w:rFonts w:ascii="Arial" w:hAnsi="Arial" w:cs="Arial"/>
          <w:szCs w:val="24"/>
        </w:rPr>
        <w:t>Общие положения</w:t>
      </w:r>
    </w:p>
    <w:p w14:paraId="42D8BD1C" w14:textId="77777777" w:rsidR="00E048B9" w:rsidRPr="00E048B9" w:rsidRDefault="008528B0" w:rsidP="00900C15">
      <w:pPr>
        <w:pStyle w:val="BD12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E048B9">
        <w:rPr>
          <w:rFonts w:ascii="Arial" w:hAnsi="Arial" w:cs="Arial"/>
        </w:rPr>
        <w:t xml:space="preserve">Настоящие Условия </w:t>
      </w:r>
      <w:r w:rsidR="009239A8" w:rsidRPr="00E048B9">
        <w:rPr>
          <w:rFonts w:ascii="Arial" w:hAnsi="Arial" w:cs="Arial"/>
        </w:rPr>
        <w:t xml:space="preserve">совершения </w:t>
      </w:r>
      <w:r w:rsidR="0025180E" w:rsidRPr="00E048B9">
        <w:rPr>
          <w:rFonts w:ascii="Arial" w:hAnsi="Arial" w:cs="Arial"/>
        </w:rPr>
        <w:t xml:space="preserve">Конверсионных </w:t>
      </w:r>
      <w:r w:rsidR="009239A8" w:rsidRPr="00E048B9">
        <w:rPr>
          <w:rFonts w:ascii="Arial" w:hAnsi="Arial" w:cs="Arial"/>
        </w:rPr>
        <w:t>сделок</w:t>
      </w:r>
      <w:r w:rsidRPr="00E048B9">
        <w:rPr>
          <w:rFonts w:ascii="Arial" w:hAnsi="Arial" w:cs="Arial"/>
        </w:rPr>
        <w:t xml:space="preserve"> (далее </w:t>
      </w:r>
      <w:r w:rsidR="00E37EDC" w:rsidRPr="00E048B9">
        <w:rPr>
          <w:rFonts w:ascii="Arial" w:hAnsi="Arial" w:cs="Arial"/>
          <w:lang w:val="ru-RU"/>
        </w:rPr>
        <w:t>—</w:t>
      </w:r>
      <w:r w:rsidRPr="00E048B9">
        <w:rPr>
          <w:rFonts w:ascii="Arial" w:hAnsi="Arial" w:cs="Arial"/>
        </w:rPr>
        <w:t xml:space="preserve"> Условия) </w:t>
      </w:r>
      <w:r w:rsidR="00E048B9">
        <w:rPr>
          <w:rFonts w:ascii="Arial" w:hAnsi="Arial" w:cs="Arial"/>
          <w:lang w:val="ru-RU"/>
        </w:rPr>
        <w:t>являются</w:t>
      </w:r>
      <w:r w:rsidR="00E048B9" w:rsidRPr="00E048B9">
        <w:rPr>
          <w:rFonts w:ascii="Arial" w:hAnsi="Arial" w:cs="Arial"/>
        </w:rPr>
        <w:t xml:space="preserve"> приложением к Регламенту оказания услуг на финансовых рынках ООО ИК «Фридом Финанс» (для профессиональных и институциональных клиентов) (далее — Регламент) и являются его неотъемлемой частью.</w:t>
      </w:r>
    </w:p>
    <w:p w14:paraId="0FDBA9ED" w14:textId="77777777" w:rsidR="00412654" w:rsidRPr="00E37EDC" w:rsidRDefault="008528B0" w:rsidP="00E37EDC">
      <w:pPr>
        <w:pStyle w:val="BD12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E961AE">
        <w:rPr>
          <w:rFonts w:ascii="Arial" w:hAnsi="Arial" w:cs="Arial"/>
        </w:rPr>
        <w:t xml:space="preserve">Условия применяются к взаимоотношениям Сторон Договора </w:t>
      </w:r>
      <w:r w:rsidR="00125F6B" w:rsidRPr="00E961AE">
        <w:rPr>
          <w:rFonts w:ascii="Arial" w:hAnsi="Arial" w:cs="Arial"/>
        </w:rPr>
        <w:t xml:space="preserve">обслуживания </w:t>
      </w:r>
      <w:r w:rsidR="000A1116" w:rsidRPr="00E961AE">
        <w:rPr>
          <w:rFonts w:ascii="Arial" w:hAnsi="Arial" w:cs="Arial"/>
          <w:lang w:val="ru-RU"/>
        </w:rPr>
        <w:t>и</w:t>
      </w:r>
      <w:r w:rsidR="00D03E44">
        <w:rPr>
          <w:rFonts w:ascii="Arial" w:hAnsi="Arial" w:cs="Arial"/>
          <w:lang w:val="ru-RU"/>
        </w:rPr>
        <w:t> </w:t>
      </w:r>
      <w:r w:rsidR="000A1116" w:rsidRPr="00E961AE">
        <w:rPr>
          <w:rFonts w:ascii="Arial" w:hAnsi="Arial" w:cs="Arial"/>
          <w:lang w:val="ru-RU"/>
        </w:rPr>
        <w:t>не</w:t>
      </w:r>
      <w:r w:rsidR="00E048B9">
        <w:rPr>
          <w:rFonts w:ascii="Arial" w:hAnsi="Arial" w:cs="Arial"/>
          <w:lang w:val="ru-RU"/>
        </w:rPr>
        <w:t> </w:t>
      </w:r>
      <w:r w:rsidR="000A1116" w:rsidRPr="00E961AE">
        <w:rPr>
          <w:rFonts w:ascii="Arial" w:hAnsi="Arial" w:cs="Arial"/>
          <w:lang w:val="ru-RU"/>
        </w:rPr>
        <w:t xml:space="preserve">требуют дополнительного </w:t>
      </w:r>
      <w:r w:rsidRPr="00E961AE">
        <w:rPr>
          <w:rFonts w:ascii="Arial" w:hAnsi="Arial" w:cs="Arial"/>
        </w:rPr>
        <w:t>акцепта Клиент</w:t>
      </w:r>
      <w:r w:rsidR="000A1116" w:rsidRPr="00E961AE">
        <w:rPr>
          <w:rFonts w:ascii="Arial" w:hAnsi="Arial" w:cs="Arial"/>
          <w:lang w:val="ru-RU"/>
        </w:rPr>
        <w:t>а</w:t>
      </w:r>
      <w:r w:rsidRPr="00E961AE">
        <w:rPr>
          <w:rFonts w:ascii="Arial" w:hAnsi="Arial" w:cs="Arial"/>
        </w:rPr>
        <w:t>.</w:t>
      </w:r>
    </w:p>
    <w:p w14:paraId="791298E6" w14:textId="77777777" w:rsidR="00E37EDC" w:rsidRPr="00E961AE" w:rsidRDefault="00E37EDC" w:rsidP="00E37EDC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</w:p>
    <w:p w14:paraId="5980AB69" w14:textId="77777777" w:rsidR="005579FA" w:rsidRPr="00E961AE" w:rsidRDefault="00D539DB" w:rsidP="00E37EDC">
      <w:pPr>
        <w:pStyle w:val="BD1"/>
        <w:pageBreakBefore w:val="0"/>
        <w:spacing w:before="0"/>
        <w:ind w:left="1622" w:hanging="1622"/>
        <w:jc w:val="both"/>
        <w:rPr>
          <w:rFonts w:ascii="Arial" w:hAnsi="Arial" w:cs="Arial"/>
          <w:szCs w:val="24"/>
          <w:lang w:val="ru-RU"/>
        </w:rPr>
      </w:pPr>
      <w:r w:rsidRPr="00E961AE">
        <w:rPr>
          <w:rFonts w:ascii="Arial" w:hAnsi="Arial" w:cs="Arial"/>
          <w:szCs w:val="24"/>
          <w:lang w:val="ru-RU"/>
        </w:rPr>
        <w:t>Оказание услуг по совершению конверсионных сделок на</w:t>
      </w:r>
      <w:r w:rsidR="00D03E44">
        <w:rPr>
          <w:rFonts w:ascii="Arial" w:hAnsi="Arial" w:cs="Arial"/>
          <w:szCs w:val="24"/>
          <w:lang w:val="ru-RU"/>
        </w:rPr>
        <w:t> </w:t>
      </w:r>
      <w:r w:rsidRPr="00E961AE">
        <w:rPr>
          <w:rFonts w:ascii="Arial" w:hAnsi="Arial" w:cs="Arial"/>
          <w:szCs w:val="24"/>
          <w:lang w:val="ru-RU"/>
        </w:rPr>
        <w:t>валютном рынке</w:t>
      </w:r>
    </w:p>
    <w:p w14:paraId="383CBEBA" w14:textId="77777777" w:rsidR="00D03E44" w:rsidRDefault="005579FA" w:rsidP="00900C15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E961AE">
        <w:rPr>
          <w:rFonts w:ascii="Arial" w:hAnsi="Arial" w:cs="Arial"/>
        </w:rPr>
        <w:t xml:space="preserve">Совершение </w:t>
      </w:r>
      <w:r w:rsidR="005730B0" w:rsidRPr="00E961AE">
        <w:rPr>
          <w:rFonts w:ascii="Arial" w:hAnsi="Arial" w:cs="Arial"/>
        </w:rPr>
        <w:t>Конверсионных сделок</w:t>
      </w:r>
      <w:r w:rsidRPr="00E961AE">
        <w:rPr>
          <w:rFonts w:ascii="Arial" w:hAnsi="Arial" w:cs="Arial"/>
        </w:rPr>
        <w:t xml:space="preserve"> в соответствии с </w:t>
      </w:r>
      <w:r w:rsidR="00D03E44">
        <w:rPr>
          <w:rFonts w:ascii="Arial" w:hAnsi="Arial" w:cs="Arial"/>
        </w:rPr>
        <w:t>Условиями</w:t>
      </w:r>
      <w:r w:rsidRPr="00E961AE">
        <w:rPr>
          <w:rFonts w:ascii="Arial" w:hAnsi="Arial" w:cs="Arial"/>
        </w:rPr>
        <w:t xml:space="preserve"> осуществляется Брокером по Приказу Клиента на торгах Валютного рынка, организуемого ПАО Московская </w:t>
      </w:r>
      <w:r w:rsidR="005730B0" w:rsidRPr="00E961AE">
        <w:rPr>
          <w:rFonts w:ascii="Arial" w:hAnsi="Arial" w:cs="Arial"/>
        </w:rPr>
        <w:t>Биржа в</w:t>
      </w:r>
      <w:r w:rsidRPr="00E961AE">
        <w:rPr>
          <w:rFonts w:ascii="Arial" w:hAnsi="Arial" w:cs="Arial"/>
        </w:rPr>
        <w:t xml:space="preserve"> порядке, установленными правилами, иными документами Торговых и клиринговых систем. </w:t>
      </w:r>
    </w:p>
    <w:p w14:paraId="0D6DA869" w14:textId="77777777" w:rsidR="00D03E44" w:rsidRDefault="005579FA" w:rsidP="00900C15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D03E44">
        <w:rPr>
          <w:rFonts w:ascii="Arial" w:hAnsi="Arial" w:cs="Arial"/>
        </w:rPr>
        <w:t>Клиент обязан принять максимальные усилия для добросовестного исполнения своих обязательств по заключенным Договорам на Валютном рынке.</w:t>
      </w:r>
    </w:p>
    <w:p w14:paraId="42E27885" w14:textId="77777777" w:rsidR="00D03E44" w:rsidRDefault="004E2398" w:rsidP="00900C15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D03E44">
        <w:rPr>
          <w:rFonts w:ascii="Arial" w:hAnsi="Arial" w:cs="Arial"/>
        </w:rPr>
        <w:t>П</w:t>
      </w:r>
      <w:r w:rsidR="00C216E6" w:rsidRPr="00D03E44">
        <w:rPr>
          <w:rFonts w:ascii="Arial" w:hAnsi="Arial" w:cs="Arial"/>
        </w:rPr>
        <w:t xml:space="preserve">риказы </w:t>
      </w:r>
      <w:r w:rsidRPr="00D03E44">
        <w:rPr>
          <w:rFonts w:ascii="Arial" w:hAnsi="Arial" w:cs="Arial"/>
        </w:rPr>
        <w:t xml:space="preserve">Клиентом подаются как посредством Системы </w:t>
      </w:r>
      <w:r w:rsidR="00BE50B2" w:rsidRPr="00D03E44">
        <w:rPr>
          <w:rFonts w:ascii="Arial" w:hAnsi="Arial" w:cs="Arial"/>
          <w:lang w:val="en-US"/>
        </w:rPr>
        <w:t>QUIK</w:t>
      </w:r>
      <w:r w:rsidRPr="00D03E44">
        <w:rPr>
          <w:rFonts w:ascii="Arial" w:hAnsi="Arial" w:cs="Arial"/>
        </w:rPr>
        <w:t>, так и посредством иных средств связи</w:t>
      </w:r>
      <w:r w:rsidR="000A243A" w:rsidRPr="00D03E44">
        <w:rPr>
          <w:rFonts w:ascii="Arial" w:hAnsi="Arial" w:cs="Arial"/>
        </w:rPr>
        <w:t>, определенными Регламентом</w:t>
      </w:r>
      <w:r w:rsidR="003D21CA" w:rsidRPr="00D03E44">
        <w:rPr>
          <w:rFonts w:ascii="Arial" w:hAnsi="Arial" w:cs="Arial"/>
        </w:rPr>
        <w:t xml:space="preserve">. </w:t>
      </w:r>
    </w:p>
    <w:p w14:paraId="05365EE3" w14:textId="77777777" w:rsidR="00D03E44" w:rsidRDefault="00D539DB" w:rsidP="00900C15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D03E44">
        <w:rPr>
          <w:rFonts w:ascii="Arial" w:hAnsi="Arial" w:cs="Arial"/>
        </w:rPr>
        <w:t>Брокер вправе по собственному усмотрению без объяснения причин не принимать и</w:t>
      </w:r>
      <w:r w:rsidR="00D03E44">
        <w:rPr>
          <w:rFonts w:ascii="Arial" w:hAnsi="Arial" w:cs="Arial"/>
        </w:rPr>
        <w:t> </w:t>
      </w:r>
      <w:r w:rsidRPr="00D03E44">
        <w:rPr>
          <w:rFonts w:ascii="Arial" w:hAnsi="Arial" w:cs="Arial"/>
        </w:rPr>
        <w:t>не</w:t>
      </w:r>
      <w:r w:rsidR="00D03E44">
        <w:rPr>
          <w:rFonts w:ascii="Arial" w:hAnsi="Arial" w:cs="Arial"/>
        </w:rPr>
        <w:t> </w:t>
      </w:r>
      <w:r w:rsidRPr="00D03E44">
        <w:rPr>
          <w:rFonts w:ascii="Arial" w:hAnsi="Arial" w:cs="Arial"/>
        </w:rPr>
        <w:t xml:space="preserve">исполнять </w:t>
      </w:r>
      <w:r w:rsidR="00C216E6" w:rsidRPr="00D03E44">
        <w:rPr>
          <w:rFonts w:ascii="Arial" w:hAnsi="Arial" w:cs="Arial"/>
        </w:rPr>
        <w:t xml:space="preserve">Приказы </w:t>
      </w:r>
      <w:r w:rsidRPr="00D03E44">
        <w:rPr>
          <w:rFonts w:ascii="Arial" w:hAnsi="Arial" w:cs="Arial"/>
        </w:rPr>
        <w:t>Клиента на совершение Конверсионных сделок на Валютном рынке.</w:t>
      </w:r>
    </w:p>
    <w:p w14:paraId="11E2D268" w14:textId="77777777" w:rsidR="00D03E44" w:rsidRDefault="009239A8" w:rsidP="00900C15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D03E44">
        <w:rPr>
          <w:rFonts w:ascii="Arial" w:hAnsi="Arial" w:cs="Arial"/>
        </w:rPr>
        <w:t xml:space="preserve">Совершение </w:t>
      </w:r>
      <w:r w:rsidR="00ED26F8" w:rsidRPr="00D03E44">
        <w:rPr>
          <w:rFonts w:ascii="Arial" w:hAnsi="Arial" w:cs="Arial"/>
        </w:rPr>
        <w:t xml:space="preserve">Конверсионных </w:t>
      </w:r>
      <w:r w:rsidRPr="00D03E44">
        <w:rPr>
          <w:rFonts w:ascii="Arial" w:hAnsi="Arial" w:cs="Arial"/>
        </w:rPr>
        <w:t xml:space="preserve">сделок </w:t>
      </w:r>
      <w:r w:rsidR="00D539DB" w:rsidRPr="00D03E44">
        <w:rPr>
          <w:rFonts w:ascii="Arial" w:hAnsi="Arial" w:cs="Arial"/>
        </w:rPr>
        <w:t xml:space="preserve">на Валютном рынке </w:t>
      </w:r>
      <w:r w:rsidR="00ED26F8" w:rsidRPr="00D03E44">
        <w:rPr>
          <w:rFonts w:ascii="Arial" w:hAnsi="Arial" w:cs="Arial"/>
        </w:rPr>
        <w:t xml:space="preserve">и расчеты по ним </w:t>
      </w:r>
      <w:r w:rsidR="00337395" w:rsidRPr="00D03E44">
        <w:rPr>
          <w:rFonts w:ascii="Arial" w:hAnsi="Arial" w:cs="Arial"/>
        </w:rPr>
        <w:t>осуществля</w:t>
      </w:r>
      <w:r w:rsidR="00ED26F8" w:rsidRPr="00D03E44">
        <w:rPr>
          <w:rFonts w:ascii="Arial" w:hAnsi="Arial" w:cs="Arial"/>
        </w:rPr>
        <w:t>ю</w:t>
      </w:r>
      <w:r w:rsidR="00337395" w:rsidRPr="00D03E44">
        <w:rPr>
          <w:rFonts w:ascii="Arial" w:hAnsi="Arial" w:cs="Arial"/>
        </w:rPr>
        <w:t>тся в порядке, установленном организатором торговли и его клиринговым центром</w:t>
      </w:r>
      <w:r w:rsidR="00F1188D" w:rsidRPr="00D03E44">
        <w:rPr>
          <w:rFonts w:ascii="Arial" w:hAnsi="Arial" w:cs="Arial"/>
        </w:rPr>
        <w:t>:</w:t>
      </w:r>
      <w:r w:rsidR="000D5109" w:rsidRPr="00D03E44">
        <w:rPr>
          <w:rFonts w:ascii="Arial" w:hAnsi="Arial" w:cs="Arial"/>
        </w:rPr>
        <w:t xml:space="preserve"> </w:t>
      </w:r>
      <w:r w:rsidR="00ED26F8" w:rsidRPr="00D03E44">
        <w:rPr>
          <w:rFonts w:ascii="Arial" w:hAnsi="Arial" w:cs="Arial"/>
        </w:rPr>
        <w:t xml:space="preserve">Правилами организованных торгов </w:t>
      </w:r>
      <w:r w:rsidR="00A6258A" w:rsidRPr="00D03E44">
        <w:rPr>
          <w:rFonts w:ascii="Arial" w:hAnsi="Arial" w:cs="Arial"/>
        </w:rPr>
        <w:t>П</w:t>
      </w:r>
      <w:r w:rsidR="00ED26F8" w:rsidRPr="00D03E44">
        <w:rPr>
          <w:rFonts w:ascii="Arial" w:hAnsi="Arial" w:cs="Arial"/>
        </w:rPr>
        <w:t>АО Московская Биржа на валютном рынке и</w:t>
      </w:r>
      <w:r w:rsidR="00D03E44">
        <w:rPr>
          <w:rFonts w:ascii="Arial" w:hAnsi="Arial" w:cs="Arial"/>
        </w:rPr>
        <w:t> </w:t>
      </w:r>
      <w:r w:rsidR="00ED26F8" w:rsidRPr="00D03E44">
        <w:rPr>
          <w:rFonts w:ascii="Arial" w:hAnsi="Arial" w:cs="Arial"/>
        </w:rPr>
        <w:t xml:space="preserve">рынке драгоценных металлов, Правилами клиринга </w:t>
      </w:r>
      <w:r w:rsidR="00BE50B2" w:rsidRPr="00D03E44">
        <w:rPr>
          <w:rFonts w:ascii="Arial" w:hAnsi="Arial" w:cs="Arial"/>
        </w:rPr>
        <w:t>НКО НКЦ (АО)</w:t>
      </w:r>
      <w:r w:rsidR="00A6258A" w:rsidRPr="00D03E44">
        <w:rPr>
          <w:rFonts w:ascii="Arial" w:hAnsi="Arial" w:cs="Arial"/>
        </w:rPr>
        <w:t xml:space="preserve"> </w:t>
      </w:r>
      <w:r w:rsidR="00ED26F8" w:rsidRPr="00D03E44">
        <w:rPr>
          <w:rFonts w:ascii="Arial" w:hAnsi="Arial" w:cs="Arial"/>
        </w:rPr>
        <w:t>на валютном рынке и</w:t>
      </w:r>
      <w:r w:rsidR="00D03E44">
        <w:rPr>
          <w:rFonts w:ascii="Arial" w:hAnsi="Arial" w:cs="Arial"/>
        </w:rPr>
        <w:t> </w:t>
      </w:r>
      <w:r w:rsidR="00ED26F8" w:rsidRPr="00D03E44">
        <w:rPr>
          <w:rFonts w:ascii="Arial" w:hAnsi="Arial" w:cs="Arial"/>
        </w:rPr>
        <w:t>рынке драгоценных металлов</w:t>
      </w:r>
      <w:r w:rsidR="00337395" w:rsidRPr="00D03E44">
        <w:rPr>
          <w:rFonts w:ascii="Arial" w:hAnsi="Arial" w:cs="Arial"/>
        </w:rPr>
        <w:t>.</w:t>
      </w:r>
    </w:p>
    <w:p w14:paraId="45AE8C24" w14:textId="77777777" w:rsidR="00D03E44" w:rsidRDefault="00104F42" w:rsidP="00900C15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D03E44">
        <w:rPr>
          <w:rFonts w:ascii="Arial" w:hAnsi="Arial" w:cs="Arial"/>
        </w:rPr>
        <w:t xml:space="preserve">Исполнение </w:t>
      </w:r>
      <w:r w:rsidR="009D74E1" w:rsidRPr="00D03E44">
        <w:rPr>
          <w:rFonts w:ascii="Arial" w:hAnsi="Arial" w:cs="Arial"/>
        </w:rPr>
        <w:t>Приказов</w:t>
      </w:r>
      <w:r w:rsidRPr="00D03E44">
        <w:rPr>
          <w:rFonts w:ascii="Arial" w:hAnsi="Arial" w:cs="Arial"/>
        </w:rPr>
        <w:t xml:space="preserve"> на </w:t>
      </w:r>
      <w:r w:rsidR="006B331F" w:rsidRPr="00D03E44">
        <w:rPr>
          <w:rFonts w:ascii="Arial" w:hAnsi="Arial" w:cs="Arial"/>
        </w:rPr>
        <w:t xml:space="preserve">совершение </w:t>
      </w:r>
      <w:r w:rsidR="00ED26F8" w:rsidRPr="00D03E44">
        <w:rPr>
          <w:rFonts w:ascii="Arial" w:hAnsi="Arial" w:cs="Arial"/>
        </w:rPr>
        <w:t xml:space="preserve">Конверсионных </w:t>
      </w:r>
      <w:r w:rsidR="006B331F" w:rsidRPr="00D03E44">
        <w:rPr>
          <w:rFonts w:ascii="Arial" w:hAnsi="Arial" w:cs="Arial"/>
        </w:rPr>
        <w:t xml:space="preserve">сделок </w:t>
      </w:r>
      <w:r w:rsidR="00D539DB" w:rsidRPr="00D03E44">
        <w:rPr>
          <w:rFonts w:ascii="Arial" w:hAnsi="Arial" w:cs="Arial"/>
        </w:rPr>
        <w:t xml:space="preserve">на Валютном рынке </w:t>
      </w:r>
      <w:r w:rsidRPr="00D03E44">
        <w:rPr>
          <w:rFonts w:ascii="Arial" w:hAnsi="Arial" w:cs="Arial"/>
        </w:rPr>
        <w:t xml:space="preserve">производится </w:t>
      </w:r>
      <w:r w:rsidR="000A58A9" w:rsidRPr="00D03E44">
        <w:rPr>
          <w:rFonts w:ascii="Arial" w:hAnsi="Arial" w:cs="Arial"/>
        </w:rPr>
        <w:t xml:space="preserve">Брокером </w:t>
      </w:r>
      <w:r w:rsidRPr="00D03E44">
        <w:rPr>
          <w:rFonts w:ascii="Arial" w:hAnsi="Arial" w:cs="Arial"/>
        </w:rPr>
        <w:t xml:space="preserve">путем выставления в Торговую систему </w:t>
      </w:r>
      <w:r w:rsidR="00F01E26" w:rsidRPr="00D03E44">
        <w:rPr>
          <w:rFonts w:ascii="Arial" w:hAnsi="Arial" w:cs="Arial"/>
        </w:rPr>
        <w:t xml:space="preserve">ПАО Московская Биржа </w:t>
      </w:r>
      <w:r w:rsidR="004D36F7" w:rsidRPr="00D03E44">
        <w:rPr>
          <w:rFonts w:ascii="Arial" w:hAnsi="Arial" w:cs="Arial"/>
        </w:rPr>
        <w:t>заявок</w:t>
      </w:r>
      <w:r w:rsidR="000A58A9" w:rsidRPr="00D03E44">
        <w:rPr>
          <w:rFonts w:ascii="Arial" w:hAnsi="Arial" w:cs="Arial"/>
        </w:rPr>
        <w:t xml:space="preserve"> </w:t>
      </w:r>
      <w:r w:rsidR="00C56506" w:rsidRPr="00D03E44">
        <w:rPr>
          <w:rFonts w:ascii="Arial" w:hAnsi="Arial" w:cs="Arial"/>
        </w:rPr>
        <w:t xml:space="preserve">в течение </w:t>
      </w:r>
      <w:r w:rsidR="00654216" w:rsidRPr="00D03E44">
        <w:rPr>
          <w:rFonts w:ascii="Arial" w:hAnsi="Arial" w:cs="Arial"/>
        </w:rPr>
        <w:t>Торговой сессии</w:t>
      </w:r>
      <w:r w:rsidR="00C56506" w:rsidRPr="00D03E44">
        <w:rPr>
          <w:rFonts w:ascii="Arial" w:hAnsi="Arial" w:cs="Arial"/>
        </w:rPr>
        <w:t xml:space="preserve">, </w:t>
      </w:r>
      <w:r w:rsidR="000A58A9" w:rsidRPr="00D03E44">
        <w:rPr>
          <w:rFonts w:ascii="Arial" w:hAnsi="Arial" w:cs="Arial"/>
        </w:rPr>
        <w:t>в которо</w:t>
      </w:r>
      <w:r w:rsidR="00654216" w:rsidRPr="00D03E44">
        <w:rPr>
          <w:rFonts w:ascii="Arial" w:hAnsi="Arial" w:cs="Arial"/>
        </w:rPr>
        <w:t>й</w:t>
      </w:r>
      <w:r w:rsidR="000A58A9" w:rsidRPr="00D03E44">
        <w:rPr>
          <w:rFonts w:ascii="Arial" w:hAnsi="Arial" w:cs="Arial"/>
        </w:rPr>
        <w:t xml:space="preserve"> Брокером был получен тако</w:t>
      </w:r>
      <w:r w:rsidR="009D74E1" w:rsidRPr="00D03E44">
        <w:rPr>
          <w:rFonts w:ascii="Arial" w:hAnsi="Arial" w:cs="Arial"/>
        </w:rPr>
        <w:t>й</w:t>
      </w:r>
      <w:r w:rsidR="000A58A9" w:rsidRPr="00D03E44">
        <w:rPr>
          <w:rFonts w:ascii="Arial" w:hAnsi="Arial" w:cs="Arial"/>
        </w:rPr>
        <w:t xml:space="preserve"> </w:t>
      </w:r>
      <w:r w:rsidR="009D74E1" w:rsidRPr="00D03E44">
        <w:rPr>
          <w:rFonts w:ascii="Arial" w:hAnsi="Arial" w:cs="Arial"/>
        </w:rPr>
        <w:t>Приказ</w:t>
      </w:r>
      <w:r w:rsidR="00654216" w:rsidRPr="00D03E44">
        <w:rPr>
          <w:rFonts w:ascii="Arial" w:hAnsi="Arial" w:cs="Arial"/>
        </w:rPr>
        <w:t>.</w:t>
      </w:r>
    </w:p>
    <w:p w14:paraId="544308EF" w14:textId="77777777" w:rsidR="00D03E44" w:rsidRDefault="00680690" w:rsidP="00900C15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D03E44">
        <w:rPr>
          <w:rFonts w:ascii="Arial" w:hAnsi="Arial" w:cs="Arial"/>
        </w:rPr>
        <w:t xml:space="preserve">Брокер совершает Конверсионные сделки </w:t>
      </w:r>
      <w:r w:rsidR="00D539DB" w:rsidRPr="00D03E44">
        <w:rPr>
          <w:rFonts w:ascii="Arial" w:hAnsi="Arial" w:cs="Arial"/>
        </w:rPr>
        <w:t xml:space="preserve">на Валютном рынке </w:t>
      </w:r>
      <w:r w:rsidRPr="00D03E44">
        <w:rPr>
          <w:rFonts w:ascii="Arial" w:hAnsi="Arial" w:cs="Arial"/>
        </w:rPr>
        <w:t>без Приказа Клиента в</w:t>
      </w:r>
      <w:r w:rsidR="00D03E44">
        <w:rPr>
          <w:rFonts w:ascii="Arial" w:hAnsi="Arial" w:cs="Arial"/>
        </w:rPr>
        <w:t> </w:t>
      </w:r>
      <w:r w:rsidRPr="00D03E44">
        <w:rPr>
          <w:rFonts w:ascii="Arial" w:hAnsi="Arial" w:cs="Arial"/>
        </w:rPr>
        <w:t xml:space="preserve">случаях, установленных </w:t>
      </w:r>
      <w:r w:rsidR="00125F6B" w:rsidRPr="00D03E44">
        <w:rPr>
          <w:rFonts w:ascii="Arial" w:hAnsi="Arial" w:cs="Arial"/>
        </w:rPr>
        <w:t xml:space="preserve">Договором </w:t>
      </w:r>
      <w:r w:rsidR="004217A8" w:rsidRPr="00D03E44">
        <w:rPr>
          <w:rFonts w:ascii="Arial" w:hAnsi="Arial" w:cs="Arial"/>
        </w:rPr>
        <w:t xml:space="preserve">обслуживания </w:t>
      </w:r>
      <w:r w:rsidR="00125F6B" w:rsidRPr="00D03E44">
        <w:rPr>
          <w:rFonts w:ascii="Arial" w:hAnsi="Arial" w:cs="Arial"/>
        </w:rPr>
        <w:t>или Регламентом</w:t>
      </w:r>
      <w:r w:rsidRPr="00D03E44">
        <w:rPr>
          <w:rFonts w:ascii="Arial" w:hAnsi="Arial" w:cs="Arial"/>
        </w:rPr>
        <w:t>.</w:t>
      </w:r>
    </w:p>
    <w:p w14:paraId="2ABA9A15" w14:textId="77777777" w:rsidR="00F56EAA" w:rsidRPr="00D03E44" w:rsidRDefault="00F56EAA" w:rsidP="00900C15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D03E44">
        <w:rPr>
          <w:rFonts w:ascii="Arial" w:hAnsi="Arial" w:cs="Arial"/>
        </w:rPr>
        <w:lastRenderedPageBreak/>
        <w:t xml:space="preserve">До момента подачи Брокеру </w:t>
      </w:r>
      <w:r w:rsidR="009D74E1" w:rsidRPr="00D03E44">
        <w:rPr>
          <w:rFonts w:ascii="Arial" w:hAnsi="Arial" w:cs="Arial"/>
        </w:rPr>
        <w:t>Приказа</w:t>
      </w:r>
      <w:r w:rsidRPr="00D03E44">
        <w:rPr>
          <w:rFonts w:ascii="Arial" w:hAnsi="Arial" w:cs="Arial"/>
        </w:rPr>
        <w:t xml:space="preserve"> </w:t>
      </w:r>
      <w:r w:rsidR="006B331F" w:rsidRPr="00D03E44">
        <w:rPr>
          <w:rFonts w:ascii="Arial" w:hAnsi="Arial" w:cs="Arial"/>
        </w:rPr>
        <w:t xml:space="preserve">на совершение </w:t>
      </w:r>
      <w:r w:rsidR="001358DA" w:rsidRPr="00D03E44">
        <w:rPr>
          <w:rFonts w:ascii="Arial" w:hAnsi="Arial" w:cs="Arial"/>
        </w:rPr>
        <w:t>Конверсионной сделки</w:t>
      </w:r>
      <w:r w:rsidR="006B331F" w:rsidRPr="00D03E44">
        <w:rPr>
          <w:rFonts w:ascii="Arial" w:hAnsi="Arial" w:cs="Arial"/>
        </w:rPr>
        <w:t xml:space="preserve"> </w:t>
      </w:r>
      <w:r w:rsidRPr="00D03E44">
        <w:rPr>
          <w:rFonts w:ascii="Arial" w:hAnsi="Arial" w:cs="Arial"/>
        </w:rPr>
        <w:t xml:space="preserve">Клиент обязан самостоятельно ознакомиться с </w:t>
      </w:r>
      <w:r w:rsidR="001358DA" w:rsidRPr="00D03E44">
        <w:rPr>
          <w:rFonts w:ascii="Arial" w:hAnsi="Arial" w:cs="Arial"/>
        </w:rPr>
        <w:t xml:space="preserve">Правилами организованных торгов </w:t>
      </w:r>
      <w:r w:rsidR="00A6258A" w:rsidRPr="00D03E44">
        <w:rPr>
          <w:rFonts w:ascii="Arial" w:hAnsi="Arial" w:cs="Arial"/>
        </w:rPr>
        <w:t>П</w:t>
      </w:r>
      <w:r w:rsidR="001358DA" w:rsidRPr="00D03E44">
        <w:rPr>
          <w:rFonts w:ascii="Arial" w:hAnsi="Arial" w:cs="Arial"/>
        </w:rPr>
        <w:t>АО</w:t>
      </w:r>
      <w:r w:rsidR="00A6258A" w:rsidRPr="00D03E44">
        <w:rPr>
          <w:rFonts w:ascii="Arial" w:hAnsi="Arial" w:cs="Arial"/>
        </w:rPr>
        <w:t> </w:t>
      </w:r>
      <w:r w:rsidR="001358DA" w:rsidRPr="00D03E44">
        <w:rPr>
          <w:rFonts w:ascii="Arial" w:hAnsi="Arial" w:cs="Arial"/>
        </w:rPr>
        <w:t xml:space="preserve">Московская Биржа на валютном рынке и рынке драгоценных металлов, Правилами клиринга </w:t>
      </w:r>
      <w:r w:rsidR="00BE50B2" w:rsidRPr="00D03E44">
        <w:rPr>
          <w:rFonts w:ascii="Arial" w:hAnsi="Arial" w:cs="Arial"/>
        </w:rPr>
        <w:t>НКО НКЦ (АО)</w:t>
      </w:r>
      <w:r w:rsidR="00A6258A" w:rsidRPr="00D03E44">
        <w:rPr>
          <w:rFonts w:ascii="Arial" w:hAnsi="Arial" w:cs="Arial"/>
        </w:rPr>
        <w:t xml:space="preserve"> </w:t>
      </w:r>
      <w:r w:rsidR="001358DA" w:rsidRPr="00D03E44">
        <w:rPr>
          <w:rFonts w:ascii="Arial" w:hAnsi="Arial" w:cs="Arial"/>
        </w:rPr>
        <w:t xml:space="preserve">на валютном рынке и рынке драгоценных металлов </w:t>
      </w:r>
      <w:r w:rsidRPr="00D03E44">
        <w:rPr>
          <w:rFonts w:ascii="Arial" w:hAnsi="Arial" w:cs="Arial"/>
        </w:rPr>
        <w:t xml:space="preserve">и </w:t>
      </w:r>
      <w:r w:rsidR="001358DA" w:rsidRPr="00D03E44">
        <w:rPr>
          <w:rFonts w:ascii="Arial" w:hAnsi="Arial" w:cs="Arial"/>
        </w:rPr>
        <w:t>с</w:t>
      </w:r>
      <w:r w:rsidRPr="00D03E44">
        <w:rPr>
          <w:rFonts w:ascii="Arial" w:hAnsi="Arial" w:cs="Arial"/>
        </w:rPr>
        <w:t>пецификаци</w:t>
      </w:r>
      <w:r w:rsidR="001358DA" w:rsidRPr="00D03E44">
        <w:rPr>
          <w:rFonts w:ascii="Arial" w:hAnsi="Arial" w:cs="Arial"/>
        </w:rPr>
        <w:t>ями</w:t>
      </w:r>
      <w:r w:rsidRPr="00D03E44">
        <w:rPr>
          <w:rFonts w:ascii="Arial" w:hAnsi="Arial" w:cs="Arial"/>
        </w:rPr>
        <w:t xml:space="preserve"> </w:t>
      </w:r>
      <w:r w:rsidR="001358DA" w:rsidRPr="00D03E44">
        <w:rPr>
          <w:rFonts w:ascii="Arial" w:hAnsi="Arial" w:cs="Arial"/>
        </w:rPr>
        <w:t>сделок с</w:t>
      </w:r>
      <w:r w:rsidR="00D03E44">
        <w:rPr>
          <w:rFonts w:ascii="Arial" w:hAnsi="Arial" w:cs="Arial"/>
        </w:rPr>
        <w:t> </w:t>
      </w:r>
      <w:r w:rsidR="001358DA" w:rsidRPr="00D03E44">
        <w:rPr>
          <w:rFonts w:ascii="Arial" w:hAnsi="Arial" w:cs="Arial"/>
        </w:rPr>
        <w:t>иностранной валютой</w:t>
      </w:r>
      <w:r w:rsidRPr="00D03E44">
        <w:rPr>
          <w:rFonts w:ascii="Arial" w:hAnsi="Arial" w:cs="Arial"/>
        </w:rPr>
        <w:t xml:space="preserve">, а также самостоятельно отслеживать изменения и дополнения, которые вносятся в данные документы. Риск неблагоприятных последствий, вызванных </w:t>
      </w:r>
      <w:r w:rsidR="005770CD" w:rsidRPr="00D03E44">
        <w:rPr>
          <w:rFonts w:ascii="Arial" w:hAnsi="Arial" w:cs="Arial"/>
        </w:rPr>
        <w:t>тем, что Клиент не ознакомился</w:t>
      </w:r>
      <w:r w:rsidRPr="00D03E44">
        <w:rPr>
          <w:rFonts w:ascii="Arial" w:hAnsi="Arial" w:cs="Arial"/>
        </w:rPr>
        <w:t xml:space="preserve"> с указанными документами, изменениями и до</w:t>
      </w:r>
      <w:r w:rsidR="00E37EDC" w:rsidRPr="00D03E44">
        <w:rPr>
          <w:rFonts w:ascii="Arial" w:hAnsi="Arial" w:cs="Arial"/>
        </w:rPr>
        <w:t>полнениями к ним, несет Клиент.</w:t>
      </w:r>
    </w:p>
    <w:p w14:paraId="53B5E8A0" w14:textId="77777777" w:rsidR="00E37EDC" w:rsidRPr="00E961AE" w:rsidRDefault="00E37EDC" w:rsidP="00E37EDC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</w:p>
    <w:p w14:paraId="04AA2988" w14:textId="77777777" w:rsidR="003030A4" w:rsidRPr="00E961AE" w:rsidRDefault="003030A4" w:rsidP="00E37EDC">
      <w:pPr>
        <w:pStyle w:val="BD1"/>
        <w:pageBreakBefore w:val="0"/>
        <w:spacing w:before="0"/>
        <w:ind w:left="1622" w:hanging="1622"/>
        <w:jc w:val="both"/>
        <w:rPr>
          <w:rFonts w:ascii="Arial" w:hAnsi="Arial" w:cs="Arial"/>
          <w:szCs w:val="24"/>
          <w:lang w:val="ru-RU"/>
        </w:rPr>
      </w:pPr>
      <w:r w:rsidRPr="00E961AE">
        <w:rPr>
          <w:rFonts w:ascii="Arial" w:hAnsi="Arial" w:cs="Arial"/>
          <w:szCs w:val="24"/>
          <w:lang w:val="ru-RU"/>
        </w:rPr>
        <w:t xml:space="preserve">порядок урегулирования сделок на </w:t>
      </w:r>
      <w:r w:rsidR="00E10087" w:rsidRPr="00E961AE">
        <w:rPr>
          <w:rFonts w:ascii="Arial" w:hAnsi="Arial" w:cs="Arial"/>
          <w:szCs w:val="24"/>
          <w:lang w:val="ru-RU"/>
        </w:rPr>
        <w:t xml:space="preserve">валютном </w:t>
      </w:r>
      <w:r w:rsidRPr="00E961AE">
        <w:rPr>
          <w:rFonts w:ascii="Arial" w:hAnsi="Arial" w:cs="Arial"/>
          <w:szCs w:val="24"/>
          <w:lang w:val="ru-RU"/>
        </w:rPr>
        <w:t>рынке. права и</w:t>
      </w:r>
      <w:r w:rsidR="00D03E44">
        <w:rPr>
          <w:rFonts w:ascii="Arial" w:hAnsi="Arial" w:cs="Arial"/>
          <w:szCs w:val="24"/>
          <w:lang w:val="ru-RU"/>
        </w:rPr>
        <w:t> </w:t>
      </w:r>
      <w:r w:rsidRPr="00E961AE">
        <w:rPr>
          <w:rFonts w:ascii="Arial" w:hAnsi="Arial" w:cs="Arial"/>
          <w:szCs w:val="24"/>
          <w:lang w:val="ru-RU"/>
        </w:rPr>
        <w:t>обязанность сторон</w:t>
      </w:r>
    </w:p>
    <w:p w14:paraId="0F07ECFF" w14:textId="77777777" w:rsidR="0058640F" w:rsidRDefault="00FA5773" w:rsidP="00900C15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E961AE">
        <w:rPr>
          <w:rFonts w:ascii="Arial" w:hAnsi="Arial" w:cs="Arial"/>
        </w:rPr>
        <w:t xml:space="preserve">Клиент обязан принять максимальные усилия для добросовестного исполнения </w:t>
      </w:r>
      <w:r w:rsidR="00D03E44">
        <w:rPr>
          <w:rFonts w:ascii="Arial" w:hAnsi="Arial" w:cs="Arial"/>
        </w:rPr>
        <w:t>его</w:t>
      </w:r>
      <w:r w:rsidR="0058640F">
        <w:rPr>
          <w:rFonts w:ascii="Arial" w:hAnsi="Arial" w:cs="Arial"/>
        </w:rPr>
        <w:t> </w:t>
      </w:r>
      <w:r w:rsidRPr="00E961AE">
        <w:rPr>
          <w:rFonts w:ascii="Arial" w:hAnsi="Arial" w:cs="Arial"/>
        </w:rPr>
        <w:t>обязательств по заключенным Конверсионным сделкам на Валютном рынке.</w:t>
      </w:r>
    </w:p>
    <w:p w14:paraId="3E1BBB05" w14:textId="77777777" w:rsidR="0058640F" w:rsidRDefault="00FA5773" w:rsidP="00900C15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58640F">
        <w:rPr>
          <w:rFonts w:ascii="Arial" w:hAnsi="Arial" w:cs="Arial"/>
        </w:rPr>
        <w:t xml:space="preserve">В случае отсутствия </w:t>
      </w:r>
      <w:r w:rsidR="00C216E6" w:rsidRPr="0058640F">
        <w:rPr>
          <w:rFonts w:ascii="Arial" w:hAnsi="Arial" w:cs="Arial"/>
        </w:rPr>
        <w:t>Д</w:t>
      </w:r>
      <w:r w:rsidRPr="0058640F">
        <w:rPr>
          <w:rFonts w:ascii="Arial" w:hAnsi="Arial" w:cs="Arial"/>
        </w:rPr>
        <w:t>енежных средств для исполнения обязательств по выходу на</w:t>
      </w:r>
      <w:r w:rsidR="00D03E44" w:rsidRPr="0058640F">
        <w:rPr>
          <w:rFonts w:ascii="Arial" w:hAnsi="Arial" w:cs="Arial"/>
        </w:rPr>
        <w:t> </w:t>
      </w:r>
      <w:r w:rsidRPr="0058640F">
        <w:rPr>
          <w:rFonts w:ascii="Arial" w:hAnsi="Arial" w:cs="Arial"/>
        </w:rPr>
        <w:t xml:space="preserve">поставку по заключенным </w:t>
      </w:r>
      <w:r w:rsidR="009E5699" w:rsidRPr="0058640F">
        <w:rPr>
          <w:rFonts w:ascii="Arial" w:hAnsi="Arial" w:cs="Arial"/>
        </w:rPr>
        <w:t>на Валютном рынке сделкам</w:t>
      </w:r>
      <w:r w:rsidRPr="0058640F">
        <w:rPr>
          <w:rFonts w:ascii="Arial" w:hAnsi="Arial" w:cs="Arial"/>
        </w:rPr>
        <w:t>, Клиент обязан до 14:30 по</w:t>
      </w:r>
      <w:r w:rsidR="00D03E44" w:rsidRPr="0058640F">
        <w:rPr>
          <w:rFonts w:ascii="Arial" w:hAnsi="Arial" w:cs="Arial"/>
        </w:rPr>
        <w:t> </w:t>
      </w:r>
      <w:r w:rsidRPr="0058640F">
        <w:rPr>
          <w:rFonts w:ascii="Arial" w:hAnsi="Arial" w:cs="Arial"/>
        </w:rPr>
        <w:t xml:space="preserve">московскому времени дня выхода на поставку самостоятельно заключить Конверсионные сделки, ликвидирующие обязательства Клиента по поставке недостающих денежных средств в текущем дне. </w:t>
      </w:r>
    </w:p>
    <w:p w14:paraId="48E27420" w14:textId="77777777" w:rsidR="00FA5773" w:rsidRPr="0058640F" w:rsidRDefault="00FA5773" w:rsidP="00900C15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58640F">
        <w:rPr>
          <w:rFonts w:ascii="Arial" w:hAnsi="Arial" w:cs="Arial"/>
        </w:rPr>
        <w:t>Если к сроку до 14:30 по московскому времени дня, установленного для расчетов по</w:t>
      </w:r>
      <w:r w:rsidR="00D03E44" w:rsidRPr="0058640F">
        <w:rPr>
          <w:rFonts w:ascii="Arial" w:hAnsi="Arial" w:cs="Arial"/>
        </w:rPr>
        <w:t> </w:t>
      </w:r>
      <w:r w:rsidRPr="0058640F">
        <w:rPr>
          <w:rFonts w:ascii="Arial" w:hAnsi="Arial" w:cs="Arial"/>
        </w:rPr>
        <w:t>обязательствам на Валютном рынке, отсутствует необходимое количество денежных средств, то стороны договорились в своих взаимоотношениях использовать Условн</w:t>
      </w:r>
      <w:r w:rsidR="00C216E6" w:rsidRPr="0058640F">
        <w:rPr>
          <w:rFonts w:ascii="Arial" w:hAnsi="Arial" w:cs="Arial"/>
        </w:rPr>
        <w:t>ый Приказ</w:t>
      </w:r>
      <w:r w:rsidRPr="0058640F">
        <w:rPr>
          <w:rFonts w:ascii="Arial" w:hAnsi="Arial" w:cs="Arial"/>
        </w:rPr>
        <w:t xml:space="preserve"> для заключения </w:t>
      </w:r>
      <w:r w:rsidR="003D21CA" w:rsidRPr="0058640F">
        <w:rPr>
          <w:rFonts w:ascii="Arial" w:hAnsi="Arial" w:cs="Arial"/>
        </w:rPr>
        <w:t>Сделки</w:t>
      </w:r>
      <w:r w:rsidRPr="0058640F">
        <w:rPr>
          <w:rFonts w:ascii="Arial" w:hAnsi="Arial" w:cs="Arial"/>
        </w:rPr>
        <w:t xml:space="preserve"> своп. Условия </w:t>
      </w:r>
      <w:r w:rsidR="00C216E6" w:rsidRPr="0058640F">
        <w:rPr>
          <w:rFonts w:ascii="Arial" w:hAnsi="Arial" w:cs="Arial"/>
        </w:rPr>
        <w:t xml:space="preserve">Сделки </w:t>
      </w:r>
      <w:r w:rsidRPr="0058640F">
        <w:rPr>
          <w:rFonts w:ascii="Arial" w:hAnsi="Arial" w:cs="Arial"/>
        </w:rPr>
        <w:t xml:space="preserve">своп: </w:t>
      </w:r>
    </w:p>
    <w:p w14:paraId="328DCA24" w14:textId="77777777" w:rsidR="00FA5773" w:rsidRPr="00E961AE" w:rsidRDefault="00FA5773" w:rsidP="00D03E44">
      <w:p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E961AE">
        <w:rPr>
          <w:rFonts w:ascii="Arial" w:hAnsi="Arial" w:cs="Arial"/>
        </w:rPr>
        <w:sym w:font="Symbol" w:char="F0B7"/>
      </w:r>
      <w:r w:rsidRPr="00E961AE">
        <w:rPr>
          <w:rFonts w:ascii="Arial" w:hAnsi="Arial" w:cs="Arial"/>
        </w:rPr>
        <w:t xml:space="preserve"> </w:t>
      </w:r>
      <w:r w:rsidR="00D03E44">
        <w:rPr>
          <w:rFonts w:ascii="Arial" w:hAnsi="Arial" w:cs="Arial"/>
        </w:rPr>
        <w:tab/>
      </w:r>
      <w:r w:rsidR="00C216E6" w:rsidRPr="00E961AE">
        <w:rPr>
          <w:rFonts w:ascii="Arial" w:hAnsi="Arial" w:cs="Arial"/>
        </w:rPr>
        <w:t>Объект</w:t>
      </w:r>
      <w:r w:rsidRPr="00E961AE">
        <w:rPr>
          <w:rFonts w:ascii="Arial" w:hAnsi="Arial" w:cs="Arial"/>
        </w:rPr>
        <w:t xml:space="preserve"> </w:t>
      </w:r>
      <w:r w:rsidR="00C216E6" w:rsidRPr="00E961AE">
        <w:rPr>
          <w:rFonts w:ascii="Arial" w:hAnsi="Arial" w:cs="Arial"/>
        </w:rPr>
        <w:t>Сделки</w:t>
      </w:r>
      <w:r w:rsidR="00EB6EB5" w:rsidRPr="00E961AE">
        <w:rPr>
          <w:rFonts w:ascii="Arial" w:hAnsi="Arial" w:cs="Arial"/>
        </w:rPr>
        <w:t xml:space="preserve"> своп</w:t>
      </w:r>
      <w:r w:rsidR="00C216E6" w:rsidRPr="00E961AE">
        <w:rPr>
          <w:rFonts w:ascii="Arial" w:hAnsi="Arial" w:cs="Arial"/>
        </w:rPr>
        <w:t xml:space="preserve"> </w:t>
      </w:r>
      <w:r w:rsidR="00BE50B2" w:rsidRPr="00E961AE">
        <w:rPr>
          <w:rFonts w:ascii="Arial" w:hAnsi="Arial" w:cs="Arial"/>
        </w:rPr>
        <w:t xml:space="preserve">— </w:t>
      </w:r>
      <w:r w:rsidRPr="00E961AE">
        <w:rPr>
          <w:rFonts w:ascii="Arial" w:hAnsi="Arial" w:cs="Arial"/>
        </w:rPr>
        <w:t>денежные средства в валюте, необходимой для исполнения обязательств на Валютном рынке</w:t>
      </w:r>
      <w:r w:rsidR="00D03E44">
        <w:rPr>
          <w:rFonts w:ascii="Arial" w:hAnsi="Arial" w:cs="Arial"/>
        </w:rPr>
        <w:t>%</w:t>
      </w:r>
    </w:p>
    <w:p w14:paraId="04908ABE" w14:textId="77777777" w:rsidR="00FA5773" w:rsidRPr="00E961AE" w:rsidRDefault="00FA5773" w:rsidP="00D03E44">
      <w:p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E961AE">
        <w:rPr>
          <w:rFonts w:ascii="Arial" w:hAnsi="Arial" w:cs="Arial"/>
        </w:rPr>
        <w:t xml:space="preserve"> </w:t>
      </w:r>
      <w:r w:rsidRPr="00E961AE">
        <w:rPr>
          <w:rFonts w:ascii="Arial" w:hAnsi="Arial" w:cs="Arial"/>
        </w:rPr>
        <w:sym w:font="Symbol" w:char="F0B7"/>
      </w:r>
      <w:r w:rsidRPr="00E961AE">
        <w:rPr>
          <w:rFonts w:ascii="Arial" w:hAnsi="Arial" w:cs="Arial"/>
        </w:rPr>
        <w:t xml:space="preserve"> </w:t>
      </w:r>
      <w:r w:rsidR="00D03E44">
        <w:rPr>
          <w:rFonts w:ascii="Arial" w:hAnsi="Arial" w:cs="Arial"/>
        </w:rPr>
        <w:tab/>
      </w:r>
      <w:r w:rsidR="009E5699" w:rsidRPr="00E961AE">
        <w:rPr>
          <w:rFonts w:ascii="Arial" w:hAnsi="Arial" w:cs="Arial"/>
        </w:rPr>
        <w:t>Торговая система</w:t>
      </w:r>
      <w:r w:rsidR="001A4843" w:rsidRPr="00E961AE">
        <w:rPr>
          <w:rFonts w:ascii="Arial" w:hAnsi="Arial" w:cs="Arial"/>
        </w:rPr>
        <w:t xml:space="preserve"> </w:t>
      </w:r>
      <w:r w:rsidR="00EB6EB5" w:rsidRPr="00E961AE">
        <w:rPr>
          <w:rFonts w:ascii="Arial" w:hAnsi="Arial" w:cs="Arial"/>
        </w:rPr>
        <w:t>/</w:t>
      </w:r>
      <w:r w:rsidR="001A4843" w:rsidRPr="00E961AE">
        <w:rPr>
          <w:rFonts w:ascii="Arial" w:hAnsi="Arial" w:cs="Arial"/>
        </w:rPr>
        <w:t xml:space="preserve"> </w:t>
      </w:r>
      <w:r w:rsidR="00EB6EB5" w:rsidRPr="00E961AE">
        <w:rPr>
          <w:rFonts w:ascii="Arial" w:hAnsi="Arial" w:cs="Arial"/>
        </w:rPr>
        <w:t>Внебиржевой рынок</w:t>
      </w:r>
      <w:r w:rsidR="001A4843" w:rsidRPr="00E961AE">
        <w:rPr>
          <w:rFonts w:ascii="Arial" w:hAnsi="Arial" w:cs="Arial"/>
        </w:rPr>
        <w:t xml:space="preserve"> —</w:t>
      </w:r>
      <w:r w:rsidRPr="00E961AE">
        <w:rPr>
          <w:rFonts w:ascii="Arial" w:hAnsi="Arial" w:cs="Arial"/>
        </w:rPr>
        <w:t xml:space="preserve"> Валютный рынок </w:t>
      </w:r>
      <w:r w:rsidR="00EB6EB5" w:rsidRPr="00E961AE">
        <w:rPr>
          <w:rFonts w:ascii="Arial" w:hAnsi="Arial" w:cs="Arial"/>
        </w:rPr>
        <w:t>/Внебиржевой рынок (сделки своп с уполномоченными банками в порядке, определенном законодательством Российской Федерации)</w:t>
      </w:r>
      <w:r w:rsidR="00D03E44">
        <w:rPr>
          <w:rFonts w:ascii="Arial" w:hAnsi="Arial" w:cs="Arial"/>
        </w:rPr>
        <w:t>;</w:t>
      </w:r>
    </w:p>
    <w:p w14:paraId="38274F53" w14:textId="77777777" w:rsidR="00FA5773" w:rsidRPr="00E961AE" w:rsidRDefault="00FA5773" w:rsidP="00D03E44">
      <w:p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E961AE">
        <w:rPr>
          <w:rFonts w:ascii="Arial" w:hAnsi="Arial" w:cs="Arial"/>
        </w:rPr>
        <w:sym w:font="Symbol" w:char="F0B7"/>
      </w:r>
      <w:r w:rsidRPr="00E961AE">
        <w:rPr>
          <w:rFonts w:ascii="Arial" w:hAnsi="Arial" w:cs="Arial"/>
        </w:rPr>
        <w:t xml:space="preserve"> </w:t>
      </w:r>
      <w:r w:rsidR="00D03E44">
        <w:rPr>
          <w:rFonts w:ascii="Arial" w:hAnsi="Arial" w:cs="Arial"/>
        </w:rPr>
        <w:tab/>
      </w:r>
      <w:r w:rsidRPr="00E961AE">
        <w:rPr>
          <w:rFonts w:ascii="Arial" w:hAnsi="Arial" w:cs="Arial"/>
        </w:rPr>
        <w:t>наименование (обозначение) Инструмента</w:t>
      </w:r>
      <w:r w:rsidR="009E5699" w:rsidRPr="00E961AE">
        <w:rPr>
          <w:rFonts w:ascii="Arial" w:hAnsi="Arial" w:cs="Arial"/>
        </w:rPr>
        <w:t xml:space="preserve"> (Объект)</w:t>
      </w:r>
      <w:r w:rsidRPr="00E961AE">
        <w:rPr>
          <w:rFonts w:ascii="Arial" w:hAnsi="Arial" w:cs="Arial"/>
        </w:rPr>
        <w:t xml:space="preserve"> </w:t>
      </w:r>
      <w:r w:rsidR="00BE50B2" w:rsidRPr="00E961AE">
        <w:rPr>
          <w:rFonts w:ascii="Arial" w:hAnsi="Arial" w:cs="Arial"/>
        </w:rPr>
        <w:t xml:space="preserve">— </w:t>
      </w:r>
      <w:r w:rsidRPr="00E961AE">
        <w:rPr>
          <w:rFonts w:ascii="Arial" w:hAnsi="Arial" w:cs="Arial"/>
        </w:rPr>
        <w:t>определяется исходя из</w:t>
      </w:r>
      <w:r w:rsidR="00D03E44">
        <w:rPr>
          <w:rFonts w:ascii="Arial" w:hAnsi="Arial" w:cs="Arial"/>
        </w:rPr>
        <w:t> </w:t>
      </w:r>
      <w:r w:rsidRPr="00E961AE">
        <w:rPr>
          <w:rFonts w:ascii="Arial" w:hAnsi="Arial" w:cs="Arial"/>
        </w:rPr>
        <w:t>валюты лота, в которой возникли обязательства, кода сопряженной валюты, а</w:t>
      </w:r>
      <w:r w:rsidR="0058640F">
        <w:rPr>
          <w:rFonts w:ascii="Arial" w:hAnsi="Arial" w:cs="Arial"/>
        </w:rPr>
        <w:t> </w:t>
      </w:r>
      <w:r w:rsidRPr="00E961AE">
        <w:rPr>
          <w:rFonts w:ascii="Arial" w:hAnsi="Arial" w:cs="Arial"/>
        </w:rPr>
        <w:t>также кода обозначения Договора своп TOD,</w:t>
      </w:r>
      <w:r w:rsidR="00D03E44">
        <w:rPr>
          <w:rFonts w:ascii="Arial" w:hAnsi="Arial" w:cs="Arial"/>
        </w:rPr>
        <w:t xml:space="preserve"> </w:t>
      </w:r>
      <w:r w:rsidRPr="00E961AE">
        <w:rPr>
          <w:rFonts w:ascii="Arial" w:hAnsi="Arial" w:cs="Arial"/>
        </w:rPr>
        <w:t>TOM;</w:t>
      </w:r>
    </w:p>
    <w:p w14:paraId="571AF4C0" w14:textId="77777777" w:rsidR="00FA5773" w:rsidRPr="00E961AE" w:rsidRDefault="00FA5773" w:rsidP="00D03E44">
      <w:p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E961AE">
        <w:rPr>
          <w:rFonts w:ascii="Arial" w:hAnsi="Arial" w:cs="Arial"/>
        </w:rPr>
        <w:t xml:space="preserve"> </w:t>
      </w:r>
      <w:r w:rsidRPr="00E961AE">
        <w:rPr>
          <w:rFonts w:ascii="Arial" w:hAnsi="Arial" w:cs="Arial"/>
        </w:rPr>
        <w:sym w:font="Symbol" w:char="F0B7"/>
      </w:r>
      <w:r w:rsidRPr="00E961AE">
        <w:rPr>
          <w:rFonts w:ascii="Arial" w:hAnsi="Arial" w:cs="Arial"/>
        </w:rPr>
        <w:t xml:space="preserve"> </w:t>
      </w:r>
      <w:r w:rsidR="00D03E44">
        <w:rPr>
          <w:rFonts w:ascii="Arial" w:hAnsi="Arial" w:cs="Arial"/>
        </w:rPr>
        <w:tab/>
      </w:r>
      <w:r w:rsidRPr="00E961AE">
        <w:rPr>
          <w:rFonts w:ascii="Arial" w:hAnsi="Arial" w:cs="Arial"/>
        </w:rPr>
        <w:t xml:space="preserve">количество Инструмента </w:t>
      </w:r>
      <w:r w:rsidR="00BE50B2" w:rsidRPr="00E961AE">
        <w:rPr>
          <w:rFonts w:ascii="Arial" w:hAnsi="Arial" w:cs="Arial"/>
        </w:rPr>
        <w:t xml:space="preserve">— </w:t>
      </w:r>
      <w:r w:rsidRPr="00E961AE">
        <w:rPr>
          <w:rFonts w:ascii="Arial" w:hAnsi="Arial" w:cs="Arial"/>
        </w:rPr>
        <w:t xml:space="preserve">определяется как объем по первой части </w:t>
      </w:r>
      <w:r w:rsidR="00C216E6" w:rsidRPr="00E961AE">
        <w:rPr>
          <w:rFonts w:ascii="Arial" w:hAnsi="Arial" w:cs="Arial"/>
        </w:rPr>
        <w:t>Сделки</w:t>
      </w:r>
      <w:r w:rsidRPr="00E961AE">
        <w:rPr>
          <w:rFonts w:ascii="Arial" w:hAnsi="Arial" w:cs="Arial"/>
        </w:rPr>
        <w:t xml:space="preserve"> своп, требуемый для исполнения обязательств Клиента; </w:t>
      </w:r>
    </w:p>
    <w:p w14:paraId="402C3C2C" w14:textId="77777777" w:rsidR="00FA5773" w:rsidRPr="00E961AE" w:rsidRDefault="00FA5773" w:rsidP="00D03E44">
      <w:p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E961AE">
        <w:rPr>
          <w:rFonts w:ascii="Arial" w:hAnsi="Arial" w:cs="Arial"/>
        </w:rPr>
        <w:lastRenderedPageBreak/>
        <w:sym w:font="Symbol" w:char="F0B7"/>
      </w:r>
      <w:r w:rsidRPr="00E961AE">
        <w:rPr>
          <w:rFonts w:ascii="Arial" w:hAnsi="Arial" w:cs="Arial"/>
        </w:rPr>
        <w:t xml:space="preserve"> </w:t>
      </w:r>
      <w:r w:rsidR="00D03E44">
        <w:rPr>
          <w:rFonts w:ascii="Arial" w:hAnsi="Arial" w:cs="Arial"/>
        </w:rPr>
        <w:tab/>
      </w:r>
      <w:r w:rsidRPr="00E961AE">
        <w:rPr>
          <w:rFonts w:ascii="Arial" w:hAnsi="Arial" w:cs="Arial"/>
        </w:rPr>
        <w:t xml:space="preserve">срок действия Условного </w:t>
      </w:r>
      <w:r w:rsidR="00EB6EB5" w:rsidRPr="00E961AE">
        <w:rPr>
          <w:rFonts w:ascii="Arial" w:hAnsi="Arial" w:cs="Arial"/>
        </w:rPr>
        <w:t xml:space="preserve">Приказа </w:t>
      </w:r>
      <w:r w:rsidR="00BE50B2" w:rsidRPr="00E961AE">
        <w:rPr>
          <w:rFonts w:ascii="Arial" w:hAnsi="Arial" w:cs="Arial"/>
        </w:rPr>
        <w:t xml:space="preserve">— </w:t>
      </w:r>
      <w:r w:rsidRPr="00E961AE">
        <w:rPr>
          <w:rFonts w:ascii="Arial" w:hAnsi="Arial" w:cs="Arial"/>
        </w:rPr>
        <w:t xml:space="preserve">в течение срока действия </w:t>
      </w:r>
      <w:r w:rsidR="00040B09" w:rsidRPr="00E961AE">
        <w:rPr>
          <w:rFonts w:ascii="Arial" w:hAnsi="Arial" w:cs="Arial"/>
        </w:rPr>
        <w:t>Д</w:t>
      </w:r>
      <w:r w:rsidRPr="00E961AE">
        <w:rPr>
          <w:rFonts w:ascii="Arial" w:hAnsi="Arial" w:cs="Arial"/>
        </w:rPr>
        <w:t xml:space="preserve">оговора </w:t>
      </w:r>
      <w:r w:rsidR="009E5699" w:rsidRPr="00E961AE">
        <w:rPr>
          <w:rFonts w:ascii="Arial" w:hAnsi="Arial" w:cs="Arial"/>
        </w:rPr>
        <w:t>обслуживания</w:t>
      </w:r>
      <w:r w:rsidRPr="00E961AE">
        <w:rPr>
          <w:rFonts w:ascii="Arial" w:hAnsi="Arial" w:cs="Arial"/>
        </w:rPr>
        <w:t>;</w:t>
      </w:r>
    </w:p>
    <w:p w14:paraId="7C0D3654" w14:textId="77777777" w:rsidR="00FA5773" w:rsidRPr="00E961AE" w:rsidRDefault="00FA5773" w:rsidP="00D03E44">
      <w:p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E961AE">
        <w:rPr>
          <w:rFonts w:ascii="Arial" w:hAnsi="Arial" w:cs="Arial"/>
        </w:rPr>
        <w:sym w:font="Symbol" w:char="F0B7"/>
      </w:r>
      <w:r w:rsidRPr="00E961AE">
        <w:rPr>
          <w:rFonts w:ascii="Arial" w:hAnsi="Arial" w:cs="Arial"/>
        </w:rPr>
        <w:t xml:space="preserve"> </w:t>
      </w:r>
      <w:r w:rsidR="00D03E44">
        <w:rPr>
          <w:rFonts w:ascii="Arial" w:hAnsi="Arial" w:cs="Arial"/>
        </w:rPr>
        <w:tab/>
      </w:r>
      <w:r w:rsidRPr="00E961AE">
        <w:rPr>
          <w:rFonts w:ascii="Arial" w:hAnsi="Arial" w:cs="Arial"/>
        </w:rPr>
        <w:t xml:space="preserve">срок исполнения Условного </w:t>
      </w:r>
      <w:r w:rsidR="00EB6EB5" w:rsidRPr="00E961AE">
        <w:rPr>
          <w:rFonts w:ascii="Arial" w:hAnsi="Arial" w:cs="Arial"/>
        </w:rPr>
        <w:t>Приказа</w:t>
      </w:r>
      <w:r w:rsidRPr="00E961AE">
        <w:rPr>
          <w:rFonts w:ascii="Arial" w:hAnsi="Arial" w:cs="Arial"/>
        </w:rPr>
        <w:t xml:space="preserve"> </w:t>
      </w:r>
      <w:r w:rsidR="00BE50B2" w:rsidRPr="00E961AE">
        <w:rPr>
          <w:rFonts w:ascii="Arial" w:hAnsi="Arial" w:cs="Arial"/>
        </w:rPr>
        <w:t xml:space="preserve">— </w:t>
      </w:r>
      <w:r w:rsidRPr="00E961AE">
        <w:rPr>
          <w:rFonts w:ascii="Arial" w:hAnsi="Arial" w:cs="Arial"/>
        </w:rPr>
        <w:t xml:space="preserve">до конца Торгового дня; </w:t>
      </w:r>
    </w:p>
    <w:p w14:paraId="21EA2642" w14:textId="77777777" w:rsidR="00D03E44" w:rsidRDefault="00FA5773" w:rsidP="00D03E44">
      <w:p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E961AE">
        <w:rPr>
          <w:rFonts w:ascii="Arial" w:hAnsi="Arial" w:cs="Arial"/>
        </w:rPr>
        <w:sym w:font="Symbol" w:char="F0B7"/>
      </w:r>
      <w:r w:rsidR="00D03E44">
        <w:rPr>
          <w:rFonts w:ascii="Arial" w:hAnsi="Arial" w:cs="Arial"/>
        </w:rPr>
        <w:tab/>
      </w:r>
      <w:r w:rsidRPr="00E961AE">
        <w:rPr>
          <w:rFonts w:ascii="Arial" w:hAnsi="Arial" w:cs="Arial"/>
        </w:rPr>
        <w:t xml:space="preserve">курс по </w:t>
      </w:r>
      <w:r w:rsidR="00D03E44">
        <w:rPr>
          <w:rFonts w:ascii="Arial" w:hAnsi="Arial" w:cs="Arial"/>
        </w:rPr>
        <w:t>Инструменту</w:t>
      </w:r>
      <w:r w:rsidR="00EB6EB5" w:rsidRPr="00E961AE">
        <w:rPr>
          <w:rFonts w:ascii="Arial" w:hAnsi="Arial" w:cs="Arial"/>
        </w:rPr>
        <w:t>:</w:t>
      </w:r>
    </w:p>
    <w:p w14:paraId="2ECA81A0" w14:textId="77777777" w:rsidR="00FA5773" w:rsidRPr="00E961AE" w:rsidRDefault="00D03E44" w:rsidP="00900C15">
      <w:pPr>
        <w:numPr>
          <w:ilvl w:val="0"/>
          <w:numId w:val="13"/>
        </w:numPr>
        <w:tabs>
          <w:tab w:val="clear" w:pos="1134"/>
          <w:tab w:val="left" w:pos="1418"/>
        </w:tabs>
        <w:spacing w:line="360" w:lineRule="auto"/>
        <w:ind w:left="1418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="00EB6EB5" w:rsidRPr="00E961AE">
        <w:rPr>
          <w:rFonts w:ascii="Arial" w:hAnsi="Arial" w:cs="Arial"/>
        </w:rPr>
        <w:t xml:space="preserve">а Валютном рынке рассчитывается по следующей формуле (с точностью </w:t>
      </w:r>
      <w:r w:rsidR="00BE50B2" w:rsidRPr="00E961AE">
        <w:rPr>
          <w:rFonts w:ascii="Arial" w:hAnsi="Arial" w:cs="Arial"/>
        </w:rPr>
        <w:t>до</w:t>
      </w:r>
      <w:r>
        <w:rPr>
          <w:rFonts w:ascii="Arial" w:hAnsi="Arial" w:cs="Arial"/>
        </w:rPr>
        <w:t> </w:t>
      </w:r>
      <w:r w:rsidR="00BE50B2" w:rsidRPr="00E961AE">
        <w:rPr>
          <w:rFonts w:ascii="Arial" w:hAnsi="Arial" w:cs="Arial"/>
        </w:rPr>
        <w:t xml:space="preserve">четырех </w:t>
      </w:r>
      <w:r w:rsidR="00EB6EB5" w:rsidRPr="00E961AE">
        <w:rPr>
          <w:rFonts w:ascii="Arial" w:hAnsi="Arial" w:cs="Arial"/>
        </w:rPr>
        <w:t xml:space="preserve">знаков после запятой): </w:t>
      </w:r>
      <w:r w:rsidR="00FA5773" w:rsidRPr="00E961AE">
        <w:rPr>
          <w:rFonts w:ascii="Arial" w:hAnsi="Arial" w:cs="Arial"/>
        </w:rPr>
        <w:t xml:space="preserve">Ц = K </w:t>
      </w:r>
      <w:r w:rsidR="00BE50B2" w:rsidRPr="00E961AE">
        <w:rPr>
          <w:rFonts w:ascii="Arial" w:hAnsi="Arial" w:cs="Arial"/>
        </w:rPr>
        <w:t>×</w:t>
      </w:r>
      <w:r w:rsidR="00FA5773" w:rsidRPr="00E961AE">
        <w:rPr>
          <w:rFonts w:ascii="Arial" w:hAnsi="Arial" w:cs="Arial"/>
        </w:rPr>
        <w:t xml:space="preserve"> ВК </w:t>
      </w:r>
      <w:r w:rsidR="00BE50B2" w:rsidRPr="00E961AE">
        <w:rPr>
          <w:rFonts w:ascii="Cambria Math" w:hAnsi="Cambria Math" w:cs="Cambria Math"/>
        </w:rPr>
        <w:t>×</w:t>
      </w:r>
      <w:r w:rsidR="00FA5773" w:rsidRPr="00E961AE">
        <w:rPr>
          <w:rFonts w:ascii="Arial" w:hAnsi="Arial" w:cs="Arial"/>
        </w:rPr>
        <w:t xml:space="preserve"> </w:t>
      </w:r>
      <w:r w:rsidR="00FA5773" w:rsidRPr="00E961AE">
        <w:rPr>
          <w:rFonts w:ascii="Cambria Math" w:hAnsi="Cambria Math" w:cs="Cambria Math"/>
        </w:rPr>
        <w:t>𝑇</w:t>
      </w:r>
      <w:r w:rsidR="00BE50B2" w:rsidRPr="00E961AE">
        <w:rPr>
          <w:rFonts w:ascii="Cambria Math" w:hAnsi="Cambria Math" w:cs="Cambria Math"/>
        </w:rPr>
        <w:t xml:space="preserve"> × </w:t>
      </w:r>
      <w:r w:rsidR="00FA5773" w:rsidRPr="00E961AE">
        <w:rPr>
          <w:rFonts w:ascii="Cambria Math" w:hAnsi="Cambria Math" w:cs="Cambria Math"/>
        </w:rPr>
        <w:t>𝑅</w:t>
      </w:r>
      <w:r w:rsidR="00FA5773" w:rsidRPr="00E961AE">
        <w:rPr>
          <w:rFonts w:ascii="Arial" w:hAnsi="Arial" w:cs="Arial"/>
        </w:rPr>
        <w:t xml:space="preserve"> </w:t>
      </w:r>
      <w:r w:rsidR="001354A1" w:rsidRPr="00E961AE">
        <w:rPr>
          <w:rFonts w:ascii="Cambria Math" w:hAnsi="Cambria Math" w:cs="Cambria Math"/>
        </w:rPr>
        <w:t>×</w:t>
      </w:r>
      <w:r w:rsidR="00FA5773" w:rsidRPr="00E961AE">
        <w:rPr>
          <w:rFonts w:ascii="Cambria Math" w:hAnsi="Cambria Math" w:cs="Cambria Math"/>
        </w:rPr>
        <w:t>𝐷</w:t>
      </w:r>
      <w:r w:rsidR="00BE50B2" w:rsidRPr="00E961AE">
        <w:rPr>
          <w:rFonts w:ascii="Cambria Math" w:hAnsi="Cambria Math" w:cs="Cambria Math"/>
        </w:rPr>
        <w:t xml:space="preserve"> × </w:t>
      </w:r>
      <w:r w:rsidR="00FA5773" w:rsidRPr="00E961AE">
        <w:rPr>
          <w:rFonts w:ascii="Arial" w:hAnsi="Arial" w:cs="Arial"/>
        </w:rPr>
        <w:t xml:space="preserve">100 , где: ВК </w:t>
      </w:r>
      <w:r w:rsidR="00BE50B2" w:rsidRPr="00E961AE">
        <w:rPr>
          <w:rFonts w:ascii="Arial" w:hAnsi="Arial" w:cs="Arial"/>
        </w:rPr>
        <w:t xml:space="preserve">— </w:t>
      </w:r>
      <w:r w:rsidR="00FA5773" w:rsidRPr="00E961AE">
        <w:rPr>
          <w:rFonts w:ascii="Arial" w:hAnsi="Arial" w:cs="Arial"/>
        </w:rPr>
        <w:t xml:space="preserve">центральный курс </w:t>
      </w:r>
      <w:r w:rsidR="00EB6EB5" w:rsidRPr="00E961AE">
        <w:rPr>
          <w:rFonts w:ascii="Arial" w:hAnsi="Arial" w:cs="Arial"/>
        </w:rPr>
        <w:t>Сделки</w:t>
      </w:r>
      <w:r w:rsidR="00FA5773" w:rsidRPr="00E961AE">
        <w:rPr>
          <w:rFonts w:ascii="Arial" w:hAnsi="Arial" w:cs="Arial"/>
        </w:rPr>
        <w:t xml:space="preserve"> своп, установленный НКО НКЦ (АО)</w:t>
      </w:r>
      <w:r w:rsidR="00BE50B2" w:rsidRPr="00E961AE">
        <w:rPr>
          <w:rFonts w:ascii="Arial" w:hAnsi="Arial" w:cs="Arial"/>
        </w:rPr>
        <w:t>;</w:t>
      </w:r>
      <w:r w:rsidR="00FA5773" w:rsidRPr="00E961AE">
        <w:rPr>
          <w:rFonts w:ascii="Arial" w:hAnsi="Arial" w:cs="Arial"/>
        </w:rPr>
        <w:t xml:space="preserve"> T </w:t>
      </w:r>
      <w:r w:rsidR="00BE50B2" w:rsidRPr="00E961AE">
        <w:rPr>
          <w:rFonts w:ascii="Arial" w:hAnsi="Arial" w:cs="Arial"/>
        </w:rPr>
        <w:t xml:space="preserve">— количество </w:t>
      </w:r>
      <w:r w:rsidR="00FA5773" w:rsidRPr="00E961AE">
        <w:rPr>
          <w:rFonts w:ascii="Arial" w:hAnsi="Arial" w:cs="Arial"/>
        </w:rPr>
        <w:t>календарных дней между датой исполнения первой части Договора своп и</w:t>
      </w:r>
      <w:r w:rsidR="0058640F">
        <w:rPr>
          <w:rFonts w:ascii="Arial" w:hAnsi="Arial" w:cs="Arial"/>
        </w:rPr>
        <w:t> </w:t>
      </w:r>
      <w:r w:rsidR="00FA5773" w:rsidRPr="00E961AE">
        <w:rPr>
          <w:rFonts w:ascii="Arial" w:hAnsi="Arial" w:cs="Arial"/>
        </w:rPr>
        <w:t>второй части Договора своп; R</w:t>
      </w:r>
      <w:r w:rsidR="00BE50B2" w:rsidRPr="00E961AE">
        <w:rPr>
          <w:rFonts w:ascii="Arial" w:hAnsi="Arial" w:cs="Arial"/>
        </w:rPr>
        <w:t xml:space="preserve"> —</w:t>
      </w:r>
      <w:r w:rsidR="00FA5773" w:rsidRPr="00E961AE">
        <w:rPr>
          <w:rFonts w:ascii="Arial" w:hAnsi="Arial" w:cs="Arial"/>
        </w:rPr>
        <w:t xml:space="preserve"> </w:t>
      </w:r>
      <w:r w:rsidR="00BE50B2" w:rsidRPr="00E961AE">
        <w:rPr>
          <w:rFonts w:ascii="Arial" w:hAnsi="Arial" w:cs="Arial"/>
        </w:rPr>
        <w:t xml:space="preserve">ставка </w:t>
      </w:r>
      <w:r w:rsidR="00FA5773" w:rsidRPr="00E961AE">
        <w:rPr>
          <w:rFonts w:ascii="Arial" w:hAnsi="Arial" w:cs="Arial"/>
        </w:rPr>
        <w:t>переноса обязательств, указанная в</w:t>
      </w:r>
      <w:r w:rsidR="0058640F">
        <w:rPr>
          <w:rFonts w:ascii="Arial" w:hAnsi="Arial" w:cs="Arial"/>
        </w:rPr>
        <w:t> </w:t>
      </w:r>
      <w:r w:rsidR="00FA5773" w:rsidRPr="00E961AE">
        <w:rPr>
          <w:rFonts w:ascii="Arial" w:hAnsi="Arial" w:cs="Arial"/>
        </w:rPr>
        <w:t>Приложении №</w:t>
      </w:r>
      <w:r w:rsidR="00412654" w:rsidRPr="00E961AE">
        <w:rPr>
          <w:rFonts w:ascii="Arial" w:hAnsi="Arial" w:cs="Arial"/>
        </w:rPr>
        <w:t>2</w:t>
      </w:r>
      <w:r w:rsidR="00FA5773" w:rsidRPr="00E961AE">
        <w:rPr>
          <w:rFonts w:ascii="Arial" w:hAnsi="Arial" w:cs="Arial"/>
        </w:rPr>
        <w:t xml:space="preserve"> к Регламенту; D </w:t>
      </w:r>
      <w:r w:rsidR="00BE50B2" w:rsidRPr="00E961AE">
        <w:rPr>
          <w:rFonts w:ascii="Arial" w:hAnsi="Arial" w:cs="Arial"/>
        </w:rPr>
        <w:t xml:space="preserve">— </w:t>
      </w:r>
      <w:r w:rsidR="00FA5773" w:rsidRPr="00E961AE">
        <w:rPr>
          <w:rFonts w:ascii="Arial" w:hAnsi="Arial" w:cs="Arial"/>
        </w:rPr>
        <w:t xml:space="preserve">количество дней в году заключения </w:t>
      </w:r>
      <w:r w:rsidR="00EB6EB5" w:rsidRPr="00E961AE">
        <w:rPr>
          <w:rFonts w:ascii="Arial" w:hAnsi="Arial" w:cs="Arial"/>
        </w:rPr>
        <w:t>Сделки</w:t>
      </w:r>
      <w:r w:rsidR="00FA5773" w:rsidRPr="00E961AE">
        <w:rPr>
          <w:rFonts w:ascii="Arial" w:hAnsi="Arial" w:cs="Arial"/>
        </w:rPr>
        <w:t xml:space="preserve"> своп; K </w:t>
      </w:r>
      <w:r w:rsidR="00BE50B2" w:rsidRPr="00E961AE">
        <w:rPr>
          <w:rFonts w:ascii="Arial" w:hAnsi="Arial" w:cs="Arial"/>
        </w:rPr>
        <w:t xml:space="preserve">— </w:t>
      </w:r>
      <w:r w:rsidR="00FA5773" w:rsidRPr="00E961AE">
        <w:rPr>
          <w:rFonts w:ascii="Arial" w:hAnsi="Arial" w:cs="Arial"/>
        </w:rPr>
        <w:t xml:space="preserve">коэффициент, который равен 1, если первой частью </w:t>
      </w:r>
      <w:r w:rsidR="00EB6EB5" w:rsidRPr="00E961AE">
        <w:rPr>
          <w:rFonts w:ascii="Arial" w:hAnsi="Arial" w:cs="Arial"/>
        </w:rPr>
        <w:t>Сделки</w:t>
      </w:r>
      <w:r w:rsidR="00FA5773" w:rsidRPr="00E961AE">
        <w:rPr>
          <w:rFonts w:ascii="Arial" w:hAnsi="Arial" w:cs="Arial"/>
        </w:rPr>
        <w:t xml:space="preserve"> своп Клиента является «продажа», и -1, если первой частью </w:t>
      </w:r>
      <w:r w:rsidR="00EB6EB5" w:rsidRPr="00E961AE">
        <w:rPr>
          <w:rFonts w:ascii="Arial" w:hAnsi="Arial" w:cs="Arial"/>
        </w:rPr>
        <w:t xml:space="preserve">Сделки </w:t>
      </w:r>
      <w:r w:rsidR="00FA5773" w:rsidRPr="00E961AE">
        <w:rPr>
          <w:rFonts w:ascii="Arial" w:hAnsi="Arial" w:cs="Arial"/>
        </w:rPr>
        <w:t xml:space="preserve">своп Клиента является «покупка». </w:t>
      </w:r>
    </w:p>
    <w:p w14:paraId="29DBB430" w14:textId="77777777" w:rsidR="00EB6EB5" w:rsidRPr="00E961AE" w:rsidRDefault="00D03E44" w:rsidP="00900C15">
      <w:pPr>
        <w:numPr>
          <w:ilvl w:val="0"/>
          <w:numId w:val="13"/>
        </w:numPr>
        <w:tabs>
          <w:tab w:val="left" w:pos="1418"/>
        </w:tabs>
        <w:spacing w:line="360" w:lineRule="auto"/>
        <w:ind w:left="1418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="00EB6EB5" w:rsidRPr="00E961AE">
        <w:rPr>
          <w:rFonts w:ascii="Arial" w:hAnsi="Arial" w:cs="Arial"/>
        </w:rPr>
        <w:t xml:space="preserve">а Внебиржевом рынке: </w:t>
      </w:r>
      <w:r w:rsidR="004367E0" w:rsidRPr="00E961AE">
        <w:rPr>
          <w:rFonts w:ascii="Arial" w:hAnsi="Arial" w:cs="Arial"/>
        </w:rPr>
        <w:t xml:space="preserve">определяется </w:t>
      </w:r>
      <w:r w:rsidR="00EB6EB5" w:rsidRPr="00E961AE">
        <w:rPr>
          <w:rFonts w:ascii="Arial" w:hAnsi="Arial" w:cs="Arial"/>
        </w:rPr>
        <w:t>по курсу уполномоченного банка.</w:t>
      </w:r>
    </w:p>
    <w:p w14:paraId="6C9C5FD7" w14:textId="77777777" w:rsidR="00EB6EB5" w:rsidRPr="00E961AE" w:rsidRDefault="0058640F" w:rsidP="0058640F">
      <w:pPr>
        <w:tabs>
          <w:tab w:val="clear" w:pos="1134"/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B6EB5" w:rsidRPr="00E961AE">
        <w:rPr>
          <w:rFonts w:ascii="Arial" w:hAnsi="Arial" w:cs="Arial"/>
        </w:rPr>
        <w:t>Условный Приказ является длящимся.</w:t>
      </w:r>
    </w:p>
    <w:p w14:paraId="4615A31B" w14:textId="77777777" w:rsidR="0058640F" w:rsidRDefault="00FA5773" w:rsidP="00900C15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shd w:val="clear" w:color="auto" w:fill="FFFFFF"/>
          <w:lang w:eastAsia="ru-RU"/>
        </w:rPr>
      </w:pPr>
      <w:r w:rsidRPr="00E961AE">
        <w:rPr>
          <w:rFonts w:ascii="Arial" w:hAnsi="Arial" w:cs="Arial"/>
        </w:rPr>
        <w:t xml:space="preserve">В целях обеспечения своевременного и надлежащего исполнения </w:t>
      </w:r>
      <w:r w:rsidR="00040B09" w:rsidRPr="00E961AE">
        <w:rPr>
          <w:rFonts w:ascii="Arial" w:hAnsi="Arial" w:cs="Arial"/>
        </w:rPr>
        <w:t>Конверсионных сделок</w:t>
      </w:r>
      <w:r w:rsidRPr="00E961AE">
        <w:rPr>
          <w:rFonts w:ascii="Arial" w:hAnsi="Arial" w:cs="Arial"/>
        </w:rPr>
        <w:t xml:space="preserve"> и закрытия всех Открытых позиций на Валютном рынке за счет </w:t>
      </w:r>
      <w:r w:rsidR="004367E0" w:rsidRPr="00E961AE">
        <w:rPr>
          <w:rFonts w:ascii="Arial" w:hAnsi="Arial" w:cs="Arial"/>
        </w:rPr>
        <w:t xml:space="preserve">Денежных Средств </w:t>
      </w:r>
      <w:r w:rsidRPr="00E961AE">
        <w:rPr>
          <w:rFonts w:ascii="Arial" w:hAnsi="Arial" w:cs="Arial"/>
        </w:rPr>
        <w:t>Клиента Клиент обязан в любой момент времени проведения торгов на Валютном рынке в</w:t>
      </w:r>
      <w:r w:rsidR="0058640F">
        <w:rPr>
          <w:rFonts w:ascii="Arial" w:hAnsi="Arial" w:cs="Arial"/>
        </w:rPr>
        <w:t> </w:t>
      </w:r>
      <w:r w:rsidRPr="00E961AE">
        <w:rPr>
          <w:rFonts w:ascii="Arial" w:hAnsi="Arial" w:cs="Arial"/>
        </w:rPr>
        <w:t xml:space="preserve">течение Торгового дня поддерживать значение </w:t>
      </w:r>
      <w:r w:rsidR="005063BF" w:rsidRPr="00E961AE">
        <w:rPr>
          <w:rFonts w:ascii="Arial" w:hAnsi="Arial" w:cs="Arial"/>
          <w:shd w:val="clear" w:color="auto" w:fill="FFFFFF"/>
          <w:lang w:eastAsia="ru-RU"/>
        </w:rPr>
        <w:t>Гарантийного обеспечения</w:t>
      </w:r>
      <w:r w:rsidR="00040B09" w:rsidRPr="00E961AE">
        <w:rPr>
          <w:rFonts w:ascii="Arial" w:hAnsi="Arial" w:cs="Arial"/>
          <w:shd w:val="clear" w:color="auto" w:fill="FFFFFF"/>
          <w:lang w:eastAsia="ru-RU"/>
        </w:rPr>
        <w:t xml:space="preserve"> в соответствии с</w:t>
      </w:r>
      <w:r w:rsidR="0058640F">
        <w:rPr>
          <w:rFonts w:ascii="Arial" w:hAnsi="Arial" w:cs="Arial"/>
          <w:shd w:val="clear" w:color="auto" w:fill="FFFFFF"/>
          <w:lang w:eastAsia="ru-RU"/>
        </w:rPr>
        <w:t> </w:t>
      </w:r>
      <w:r w:rsidR="00040B09" w:rsidRPr="00E961AE">
        <w:rPr>
          <w:rFonts w:ascii="Arial" w:hAnsi="Arial" w:cs="Arial"/>
          <w:shd w:val="clear" w:color="auto" w:fill="FFFFFF"/>
          <w:lang w:eastAsia="ru-RU"/>
        </w:rPr>
        <w:t>требованием Приложения №5</w:t>
      </w:r>
      <w:r w:rsidR="00E10087" w:rsidRPr="00E961AE">
        <w:rPr>
          <w:rFonts w:ascii="Arial" w:hAnsi="Arial" w:cs="Arial"/>
          <w:shd w:val="clear" w:color="auto" w:fill="FFFFFF"/>
          <w:lang w:eastAsia="ru-RU"/>
        </w:rPr>
        <w:t xml:space="preserve"> </w:t>
      </w:r>
      <w:r w:rsidR="004367E0" w:rsidRPr="00E961AE">
        <w:rPr>
          <w:rFonts w:ascii="Arial" w:hAnsi="Arial" w:cs="Arial"/>
          <w:shd w:val="clear" w:color="auto" w:fill="FFFFFF"/>
          <w:lang w:eastAsia="ru-RU"/>
        </w:rPr>
        <w:t xml:space="preserve">к Регламенту </w:t>
      </w:r>
      <w:r w:rsidR="00E10087" w:rsidRPr="00E961AE">
        <w:rPr>
          <w:rFonts w:ascii="Arial" w:hAnsi="Arial" w:cs="Arial"/>
          <w:shd w:val="clear" w:color="auto" w:fill="FFFFFF"/>
          <w:lang w:eastAsia="ru-RU"/>
        </w:rPr>
        <w:t>и/</w:t>
      </w:r>
      <w:r w:rsidR="005063BF" w:rsidRPr="00E961AE">
        <w:rPr>
          <w:rFonts w:ascii="Arial" w:hAnsi="Arial" w:cs="Arial"/>
          <w:shd w:val="clear" w:color="auto" w:fill="FFFFFF"/>
          <w:lang w:eastAsia="ru-RU"/>
        </w:rPr>
        <w:t>или поддерживать размер Уровня покрытия не</w:t>
      </w:r>
      <w:r w:rsidR="0058640F">
        <w:rPr>
          <w:rFonts w:ascii="Arial" w:hAnsi="Arial" w:cs="Arial"/>
          <w:shd w:val="clear" w:color="auto" w:fill="FFFFFF"/>
          <w:lang w:eastAsia="ru-RU"/>
        </w:rPr>
        <w:t> </w:t>
      </w:r>
      <w:r w:rsidR="005063BF" w:rsidRPr="00E961AE">
        <w:rPr>
          <w:rFonts w:ascii="Arial" w:hAnsi="Arial" w:cs="Arial"/>
          <w:shd w:val="clear" w:color="auto" w:fill="FFFFFF"/>
          <w:lang w:eastAsia="ru-RU"/>
        </w:rPr>
        <w:t>ниже 100% (для Клиентов, использующих модель торговли со 100%</w:t>
      </w:r>
      <w:r w:rsidR="00BE50B2" w:rsidRPr="00E961AE">
        <w:rPr>
          <w:rFonts w:ascii="Arial" w:hAnsi="Arial" w:cs="Arial"/>
          <w:shd w:val="clear" w:color="auto" w:fill="FFFFFF"/>
          <w:lang w:eastAsia="ru-RU"/>
        </w:rPr>
        <w:t>-м</w:t>
      </w:r>
      <w:r w:rsidR="005063BF" w:rsidRPr="00E961AE">
        <w:rPr>
          <w:rFonts w:ascii="Arial" w:hAnsi="Arial" w:cs="Arial"/>
          <w:shd w:val="clear" w:color="auto" w:fill="FFFFFF"/>
          <w:lang w:eastAsia="ru-RU"/>
        </w:rPr>
        <w:t xml:space="preserve"> обеспечением)</w:t>
      </w:r>
      <w:r w:rsidR="00E10087" w:rsidRPr="00E961AE">
        <w:rPr>
          <w:rFonts w:ascii="Arial" w:hAnsi="Arial" w:cs="Arial"/>
          <w:shd w:val="clear" w:color="auto" w:fill="FFFFFF"/>
          <w:lang w:eastAsia="ru-RU"/>
        </w:rPr>
        <w:t xml:space="preserve"> и/или поддерживать положительное значение Единого лимита (</w:t>
      </w:r>
      <w:r w:rsidR="00E10087" w:rsidRPr="00E961AE">
        <w:rPr>
          <w:rFonts w:ascii="Arial" w:hAnsi="Arial" w:cs="Arial"/>
        </w:rPr>
        <w:t xml:space="preserve">для Клиентов, позиции </w:t>
      </w:r>
      <w:r w:rsidR="001126C5" w:rsidRPr="00E961AE">
        <w:rPr>
          <w:rFonts w:ascii="Arial" w:hAnsi="Arial" w:cs="Arial"/>
        </w:rPr>
        <w:t xml:space="preserve">которых </w:t>
      </w:r>
      <w:r w:rsidR="00E10087" w:rsidRPr="00E961AE">
        <w:rPr>
          <w:rFonts w:ascii="Arial" w:hAnsi="Arial" w:cs="Arial"/>
        </w:rPr>
        <w:t>учитываются в рамках Обособленного расчетного кода)</w:t>
      </w:r>
      <w:r w:rsidR="005063BF" w:rsidRPr="00E961AE">
        <w:rPr>
          <w:rFonts w:ascii="Arial" w:hAnsi="Arial" w:cs="Arial"/>
          <w:shd w:val="clear" w:color="auto" w:fill="FFFFFF"/>
          <w:lang w:eastAsia="ru-RU"/>
        </w:rPr>
        <w:t>.</w:t>
      </w:r>
    </w:p>
    <w:p w14:paraId="471F2125" w14:textId="77777777" w:rsidR="0058640F" w:rsidRPr="0058640F" w:rsidRDefault="00CD466B" w:rsidP="00900C15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shd w:val="clear" w:color="auto" w:fill="FFFFFF"/>
          <w:lang w:eastAsia="ru-RU"/>
        </w:rPr>
      </w:pPr>
      <w:r w:rsidRPr="0058640F">
        <w:rPr>
          <w:rFonts w:ascii="Arial" w:hAnsi="Arial" w:cs="Arial"/>
          <w:lang w:eastAsia="ru-RU"/>
        </w:rPr>
        <w:t xml:space="preserve">Клиент вправе </w:t>
      </w:r>
      <w:r w:rsidRPr="0058640F">
        <w:rPr>
          <w:rFonts w:ascii="Arial" w:hAnsi="Arial" w:cs="Arial"/>
        </w:rPr>
        <w:t>самостоятельно</w:t>
      </w:r>
      <w:r w:rsidRPr="0058640F">
        <w:rPr>
          <w:rFonts w:ascii="Arial" w:hAnsi="Arial" w:cs="Arial"/>
          <w:lang w:eastAsia="ru-RU"/>
        </w:rPr>
        <w:t xml:space="preserve"> до момента востребования Брокером осуществить </w:t>
      </w:r>
      <w:r w:rsidRPr="0058640F">
        <w:rPr>
          <w:rFonts w:ascii="Arial" w:hAnsi="Arial" w:cs="Arial"/>
        </w:rPr>
        <w:t>сокращение отрицательной разницы между СГО и ГО и/или пополнит</w:t>
      </w:r>
      <w:r w:rsidR="00E10087" w:rsidRPr="0058640F">
        <w:rPr>
          <w:rFonts w:ascii="Arial" w:hAnsi="Arial" w:cs="Arial"/>
        </w:rPr>
        <w:t>ь</w:t>
      </w:r>
      <w:r w:rsidRPr="0058640F">
        <w:rPr>
          <w:rFonts w:ascii="Arial" w:hAnsi="Arial" w:cs="Arial"/>
        </w:rPr>
        <w:t xml:space="preserve"> Уровень покрытия не</w:t>
      </w:r>
      <w:r w:rsidR="0058640F" w:rsidRPr="0058640F">
        <w:rPr>
          <w:rFonts w:ascii="Arial" w:hAnsi="Arial" w:cs="Arial"/>
        </w:rPr>
        <w:t> </w:t>
      </w:r>
      <w:r w:rsidRPr="0058640F">
        <w:rPr>
          <w:rFonts w:ascii="Arial" w:hAnsi="Arial" w:cs="Arial"/>
        </w:rPr>
        <w:t>100% (для Клиентов, использующих модель торговли со 100%</w:t>
      </w:r>
      <w:r w:rsidR="00BE50B2" w:rsidRPr="0058640F">
        <w:rPr>
          <w:rFonts w:ascii="Arial" w:hAnsi="Arial" w:cs="Arial"/>
        </w:rPr>
        <w:t>-м</w:t>
      </w:r>
      <w:r w:rsidRPr="0058640F">
        <w:rPr>
          <w:rFonts w:ascii="Arial" w:hAnsi="Arial" w:cs="Arial"/>
        </w:rPr>
        <w:t xml:space="preserve"> обеспечением)</w:t>
      </w:r>
      <w:r w:rsidR="00E10087" w:rsidRPr="0058640F">
        <w:rPr>
          <w:rFonts w:ascii="Arial" w:hAnsi="Arial" w:cs="Arial"/>
        </w:rPr>
        <w:t xml:space="preserve"> и/или</w:t>
      </w:r>
      <w:r w:rsidR="0058640F" w:rsidRPr="0058640F">
        <w:rPr>
          <w:rFonts w:ascii="Arial" w:hAnsi="Arial" w:cs="Arial"/>
        </w:rPr>
        <w:t> </w:t>
      </w:r>
      <w:r w:rsidR="00E10087" w:rsidRPr="0058640F">
        <w:rPr>
          <w:rFonts w:ascii="Arial" w:hAnsi="Arial" w:cs="Arial"/>
        </w:rPr>
        <w:t xml:space="preserve">обеспечить достижение положительного значения Единого лимита </w:t>
      </w:r>
      <w:r w:rsidR="003C0A0A" w:rsidRPr="0058640F">
        <w:rPr>
          <w:rFonts w:ascii="Arial" w:hAnsi="Arial" w:cs="Arial"/>
          <w:shd w:val="clear" w:color="auto" w:fill="FFFFFF"/>
          <w:lang w:eastAsia="ru-RU"/>
        </w:rPr>
        <w:t>(</w:t>
      </w:r>
      <w:r w:rsidR="003C0A0A" w:rsidRPr="0058640F">
        <w:rPr>
          <w:rFonts w:ascii="Arial" w:hAnsi="Arial" w:cs="Arial"/>
        </w:rPr>
        <w:t xml:space="preserve">для Клиентов, позиции </w:t>
      </w:r>
      <w:r w:rsidR="001126C5" w:rsidRPr="0058640F">
        <w:rPr>
          <w:rFonts w:ascii="Arial" w:hAnsi="Arial" w:cs="Arial"/>
        </w:rPr>
        <w:t xml:space="preserve">которых </w:t>
      </w:r>
      <w:r w:rsidR="003C0A0A" w:rsidRPr="0058640F">
        <w:rPr>
          <w:rFonts w:ascii="Arial" w:hAnsi="Arial" w:cs="Arial"/>
        </w:rPr>
        <w:t xml:space="preserve">учитываются в рамках Обособленного расчетного кода) </w:t>
      </w:r>
      <w:r w:rsidRPr="0058640F">
        <w:rPr>
          <w:rFonts w:ascii="Arial" w:hAnsi="Arial" w:cs="Arial"/>
          <w:lang w:eastAsia="ru-RU"/>
        </w:rPr>
        <w:t xml:space="preserve">путем зачисления Денежных Средств на Лицевой счет Клиента Портфеля Клиента, или путем совершения Конверсионной </w:t>
      </w:r>
      <w:r w:rsidR="00D03E44" w:rsidRPr="0058640F">
        <w:rPr>
          <w:rFonts w:ascii="Arial" w:hAnsi="Arial" w:cs="Arial"/>
          <w:lang w:eastAsia="ru-RU"/>
        </w:rPr>
        <w:t>сделки</w:t>
      </w:r>
      <w:r w:rsidRPr="0058640F">
        <w:rPr>
          <w:rFonts w:ascii="Arial" w:hAnsi="Arial" w:cs="Arial"/>
          <w:lang w:eastAsia="ru-RU"/>
        </w:rPr>
        <w:t>, приводящей к увеличению СГО и</w:t>
      </w:r>
      <w:r w:rsidR="00EA75D1" w:rsidRPr="0058640F">
        <w:rPr>
          <w:rFonts w:ascii="Arial" w:hAnsi="Arial" w:cs="Arial"/>
          <w:lang w:eastAsia="ru-RU"/>
        </w:rPr>
        <w:t>/</w:t>
      </w:r>
      <w:r w:rsidRPr="0058640F">
        <w:rPr>
          <w:rFonts w:ascii="Arial" w:hAnsi="Arial" w:cs="Arial"/>
          <w:lang w:eastAsia="ru-RU"/>
        </w:rPr>
        <w:t xml:space="preserve">или снижению значения ГО </w:t>
      </w:r>
      <w:r w:rsidRPr="0058640F">
        <w:rPr>
          <w:rFonts w:ascii="Arial" w:hAnsi="Arial" w:cs="Arial"/>
        </w:rPr>
        <w:t>и</w:t>
      </w:r>
      <w:r w:rsidR="00EA75D1" w:rsidRPr="0058640F">
        <w:rPr>
          <w:rFonts w:ascii="Arial" w:hAnsi="Arial" w:cs="Arial"/>
        </w:rPr>
        <w:t>/</w:t>
      </w:r>
      <w:r w:rsidRPr="0058640F">
        <w:rPr>
          <w:rFonts w:ascii="Arial" w:hAnsi="Arial" w:cs="Arial"/>
        </w:rPr>
        <w:t>или совершения Конверсионной сделки в результате которой Уровня покрытия достигнет размера не ниже 100% (для Клиентов использующих модель торговли со 100%</w:t>
      </w:r>
      <w:r w:rsidR="0058640F" w:rsidRPr="0058640F">
        <w:rPr>
          <w:rFonts w:ascii="Arial" w:hAnsi="Arial" w:cs="Arial"/>
        </w:rPr>
        <w:t>-м</w:t>
      </w:r>
      <w:r w:rsidRPr="0058640F">
        <w:rPr>
          <w:rFonts w:ascii="Arial" w:hAnsi="Arial" w:cs="Arial"/>
        </w:rPr>
        <w:t xml:space="preserve"> обеспечением)</w:t>
      </w:r>
      <w:r w:rsidR="00E10087" w:rsidRPr="0058640F">
        <w:rPr>
          <w:rFonts w:ascii="Arial" w:hAnsi="Arial" w:cs="Arial"/>
        </w:rPr>
        <w:t xml:space="preserve"> и/или совершения Конверсионной сделки в результате которой Единый лимит достигнет </w:t>
      </w:r>
      <w:r w:rsidR="00E10087" w:rsidRPr="0058640F">
        <w:rPr>
          <w:rFonts w:ascii="Arial" w:hAnsi="Arial" w:cs="Arial"/>
        </w:rPr>
        <w:lastRenderedPageBreak/>
        <w:t>положительного значения</w:t>
      </w:r>
      <w:r w:rsidR="003C0A0A" w:rsidRPr="0058640F">
        <w:rPr>
          <w:rFonts w:ascii="Arial" w:hAnsi="Arial" w:cs="Arial"/>
        </w:rPr>
        <w:t xml:space="preserve"> </w:t>
      </w:r>
      <w:r w:rsidR="003C0A0A" w:rsidRPr="0058640F">
        <w:rPr>
          <w:rFonts w:ascii="Arial" w:hAnsi="Arial" w:cs="Arial"/>
          <w:shd w:val="clear" w:color="auto" w:fill="FFFFFF"/>
          <w:lang w:eastAsia="ru-RU"/>
        </w:rPr>
        <w:t>(</w:t>
      </w:r>
      <w:r w:rsidR="003C0A0A" w:rsidRPr="0058640F">
        <w:rPr>
          <w:rFonts w:ascii="Arial" w:hAnsi="Arial" w:cs="Arial"/>
        </w:rPr>
        <w:t xml:space="preserve">для Клиентов, позиции </w:t>
      </w:r>
      <w:r w:rsidR="001126C5" w:rsidRPr="0058640F">
        <w:rPr>
          <w:rFonts w:ascii="Arial" w:hAnsi="Arial" w:cs="Arial"/>
        </w:rPr>
        <w:t xml:space="preserve">которых </w:t>
      </w:r>
      <w:r w:rsidR="003C0A0A" w:rsidRPr="0058640F">
        <w:rPr>
          <w:rFonts w:ascii="Arial" w:hAnsi="Arial" w:cs="Arial"/>
        </w:rPr>
        <w:t>учитываются в</w:t>
      </w:r>
      <w:r w:rsidR="0058640F" w:rsidRPr="0058640F">
        <w:rPr>
          <w:rFonts w:ascii="Arial" w:hAnsi="Arial" w:cs="Arial"/>
        </w:rPr>
        <w:t> </w:t>
      </w:r>
      <w:r w:rsidR="003C0A0A" w:rsidRPr="0058640F">
        <w:rPr>
          <w:rFonts w:ascii="Arial" w:hAnsi="Arial" w:cs="Arial"/>
        </w:rPr>
        <w:t>рамках Обособленного расчетного кода)</w:t>
      </w:r>
      <w:r w:rsidR="00E10087" w:rsidRPr="0058640F">
        <w:rPr>
          <w:rFonts w:ascii="Arial" w:hAnsi="Arial" w:cs="Arial"/>
        </w:rPr>
        <w:t>.</w:t>
      </w:r>
    </w:p>
    <w:p w14:paraId="10475638" w14:textId="77777777" w:rsidR="0058640F" w:rsidRDefault="00CD466B" w:rsidP="00900C15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shd w:val="clear" w:color="auto" w:fill="FFFFFF"/>
          <w:lang w:eastAsia="ru-RU"/>
        </w:rPr>
      </w:pPr>
      <w:r w:rsidRPr="0058640F">
        <w:rPr>
          <w:rFonts w:ascii="Arial" w:hAnsi="Arial" w:cs="Arial"/>
        </w:rPr>
        <w:t>В случае если СГО Портфеля Клиента стали меньше размера ГО, и/или если Уровень покрытия стал ниже 100</w:t>
      </w:r>
      <w:r w:rsidR="006E3AB7" w:rsidRPr="0058640F">
        <w:rPr>
          <w:rFonts w:ascii="Arial" w:hAnsi="Arial" w:cs="Arial"/>
        </w:rPr>
        <w:t xml:space="preserve">% </w:t>
      </w:r>
      <w:r w:rsidR="00E10087" w:rsidRPr="0058640F">
        <w:rPr>
          <w:rFonts w:ascii="Arial" w:hAnsi="Arial" w:cs="Arial"/>
        </w:rPr>
        <w:t xml:space="preserve">и/или если значение Единого лимита приняло </w:t>
      </w:r>
      <w:r w:rsidR="00902207" w:rsidRPr="0058640F">
        <w:rPr>
          <w:rFonts w:ascii="Arial" w:hAnsi="Arial" w:cs="Arial"/>
        </w:rPr>
        <w:t xml:space="preserve">отрицательное </w:t>
      </w:r>
      <w:r w:rsidR="00E10087" w:rsidRPr="0058640F">
        <w:rPr>
          <w:rFonts w:ascii="Arial" w:hAnsi="Arial" w:cs="Arial"/>
        </w:rPr>
        <w:t xml:space="preserve">значение, то </w:t>
      </w:r>
      <w:r w:rsidRPr="0058640F">
        <w:rPr>
          <w:rFonts w:ascii="Arial" w:hAnsi="Arial" w:cs="Arial"/>
        </w:rPr>
        <w:t>Брокер вправе направить Клиенту уведомление об этом</w:t>
      </w:r>
      <w:r w:rsidR="00055460" w:rsidRPr="0058640F">
        <w:rPr>
          <w:rFonts w:ascii="Arial" w:hAnsi="Arial" w:cs="Arial"/>
        </w:rPr>
        <w:t xml:space="preserve"> обстоятельстве</w:t>
      </w:r>
      <w:r w:rsidRPr="0058640F">
        <w:rPr>
          <w:rFonts w:ascii="Arial" w:hAnsi="Arial" w:cs="Arial"/>
        </w:rPr>
        <w:t xml:space="preserve"> по</w:t>
      </w:r>
      <w:r w:rsidR="0058640F" w:rsidRPr="0058640F">
        <w:rPr>
          <w:rFonts w:ascii="Arial" w:hAnsi="Arial" w:cs="Arial"/>
        </w:rPr>
        <w:t> </w:t>
      </w:r>
      <w:r w:rsidRPr="0058640F">
        <w:rPr>
          <w:rFonts w:ascii="Arial" w:hAnsi="Arial" w:cs="Arial"/>
        </w:rPr>
        <w:t>электронному адресу Клиента. В случае возникновения обстоятельств, препятствующих доступу Клиента</w:t>
      </w:r>
      <w:r w:rsidR="00D03E44" w:rsidRPr="0058640F">
        <w:rPr>
          <w:rFonts w:ascii="Arial" w:hAnsi="Arial" w:cs="Arial"/>
        </w:rPr>
        <w:t xml:space="preserve"> </w:t>
      </w:r>
      <w:r w:rsidR="00DE53C9" w:rsidRPr="0058640F">
        <w:rPr>
          <w:rFonts w:ascii="Arial" w:hAnsi="Arial" w:cs="Arial"/>
        </w:rPr>
        <w:t>с использованием Электронной Брокерской Системы, в</w:t>
      </w:r>
      <w:r w:rsidR="0058640F" w:rsidRPr="0058640F">
        <w:rPr>
          <w:rFonts w:ascii="Arial" w:hAnsi="Arial" w:cs="Arial"/>
        </w:rPr>
        <w:t> </w:t>
      </w:r>
      <w:r w:rsidR="00DE53C9" w:rsidRPr="0058640F">
        <w:rPr>
          <w:rFonts w:ascii="Arial" w:hAnsi="Arial" w:cs="Arial"/>
        </w:rPr>
        <w:t xml:space="preserve">том числе </w:t>
      </w:r>
      <w:r w:rsidR="00D03E44" w:rsidRPr="0058640F">
        <w:rPr>
          <w:rFonts w:ascii="Arial" w:hAnsi="Arial" w:cs="Arial"/>
        </w:rPr>
        <w:t>Системы</w:t>
      </w:r>
      <w:r w:rsidR="00DE53C9" w:rsidRPr="0058640F">
        <w:rPr>
          <w:rFonts w:ascii="Arial" w:hAnsi="Arial" w:cs="Arial"/>
        </w:rPr>
        <w:t xml:space="preserve"> </w:t>
      </w:r>
      <w:r w:rsidR="00DE53C9" w:rsidRPr="0058640F">
        <w:rPr>
          <w:rFonts w:ascii="Arial" w:hAnsi="Arial" w:cs="Arial"/>
          <w:lang w:val="en-US"/>
        </w:rPr>
        <w:t>QUIK</w:t>
      </w:r>
      <w:r w:rsidRPr="0058640F">
        <w:rPr>
          <w:rFonts w:ascii="Arial" w:hAnsi="Arial" w:cs="Arial"/>
        </w:rPr>
        <w:t>, к информации о СГО, ГО и возникновению отрицательной разницы между СГО и ГО</w:t>
      </w:r>
      <w:r w:rsidR="006E3AB7" w:rsidRPr="0058640F">
        <w:rPr>
          <w:rFonts w:ascii="Arial" w:hAnsi="Arial" w:cs="Arial"/>
        </w:rPr>
        <w:t>, и/или информации о размере Уровня покрытия</w:t>
      </w:r>
      <w:r w:rsidRPr="0058640F">
        <w:rPr>
          <w:rFonts w:ascii="Arial" w:hAnsi="Arial" w:cs="Arial"/>
        </w:rPr>
        <w:t xml:space="preserve"> </w:t>
      </w:r>
      <w:r w:rsidR="00E10087" w:rsidRPr="0058640F">
        <w:rPr>
          <w:rFonts w:ascii="Arial" w:hAnsi="Arial" w:cs="Arial"/>
        </w:rPr>
        <w:t xml:space="preserve">и/или информации о значении Единого лимита </w:t>
      </w:r>
      <w:r w:rsidR="004367E0" w:rsidRPr="0058640F">
        <w:rPr>
          <w:rFonts w:ascii="Arial" w:hAnsi="Arial" w:cs="Arial"/>
        </w:rPr>
        <w:t xml:space="preserve">Брокер </w:t>
      </w:r>
      <w:r w:rsidRPr="0058640F">
        <w:rPr>
          <w:rFonts w:ascii="Arial" w:hAnsi="Arial" w:cs="Arial"/>
        </w:rPr>
        <w:t>направляет Клиенту на электронный адрес Клиента уведомление, содержащее сведения о СГО Портфеля Клиента, ГО,</w:t>
      </w:r>
      <w:r w:rsidR="006E3AB7" w:rsidRPr="0058640F">
        <w:rPr>
          <w:rFonts w:ascii="Arial" w:hAnsi="Arial" w:cs="Arial"/>
        </w:rPr>
        <w:t xml:space="preserve"> и/или об Уровне покрытия Портфеля Клиента, </w:t>
      </w:r>
      <w:r w:rsidRPr="0058640F">
        <w:rPr>
          <w:rFonts w:ascii="Arial" w:hAnsi="Arial" w:cs="Arial"/>
        </w:rPr>
        <w:t xml:space="preserve">а также информацию о дальнейших действиях Брокера в срок не позднее </w:t>
      </w:r>
      <w:r w:rsidR="002E5A1C" w:rsidRPr="0058640F">
        <w:rPr>
          <w:rFonts w:ascii="Arial" w:hAnsi="Arial" w:cs="Arial"/>
        </w:rPr>
        <w:t>окончания времени проведения торгов в Торговых системах дня, в котором наступили указанные выше обстоятельства</w:t>
      </w:r>
      <w:r w:rsidR="006E3AB7" w:rsidRPr="0058640F">
        <w:rPr>
          <w:rFonts w:ascii="Arial" w:hAnsi="Arial" w:cs="Arial"/>
        </w:rPr>
        <w:t>.</w:t>
      </w:r>
      <w:r w:rsidRPr="0058640F">
        <w:rPr>
          <w:rFonts w:ascii="Arial" w:hAnsi="Arial" w:cs="Arial"/>
        </w:rPr>
        <w:t xml:space="preserve"> </w:t>
      </w:r>
    </w:p>
    <w:p w14:paraId="1BC36AA7" w14:textId="77777777" w:rsidR="00395901" w:rsidRPr="00395901" w:rsidRDefault="00B723C8" w:rsidP="00900C15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shd w:val="clear" w:color="auto" w:fill="FFFFFF"/>
          <w:lang w:eastAsia="ru-RU"/>
        </w:rPr>
      </w:pPr>
      <w:r w:rsidRPr="0058640F">
        <w:rPr>
          <w:rFonts w:ascii="Arial" w:hAnsi="Arial" w:cs="Arial"/>
        </w:rPr>
        <w:t>Брокер</w:t>
      </w:r>
      <w:r w:rsidR="00FA5773" w:rsidRPr="0058640F">
        <w:rPr>
          <w:rFonts w:ascii="Arial" w:hAnsi="Arial" w:cs="Arial"/>
        </w:rPr>
        <w:t xml:space="preserve"> имеет право в одностороннем порядке изменить ставки риска, применяемые </w:t>
      </w:r>
      <w:r w:rsidRPr="0058640F">
        <w:rPr>
          <w:rFonts w:ascii="Arial" w:hAnsi="Arial" w:cs="Arial"/>
        </w:rPr>
        <w:t>Брокером</w:t>
      </w:r>
      <w:r w:rsidR="00FA5773" w:rsidRPr="0058640F">
        <w:rPr>
          <w:rFonts w:ascii="Arial" w:hAnsi="Arial" w:cs="Arial"/>
        </w:rPr>
        <w:t xml:space="preserve"> при расч</w:t>
      </w:r>
      <w:r w:rsidR="00040B09" w:rsidRPr="0058640F">
        <w:rPr>
          <w:rFonts w:ascii="Arial" w:hAnsi="Arial" w:cs="Arial"/>
        </w:rPr>
        <w:t>е</w:t>
      </w:r>
      <w:r w:rsidR="00FA5773" w:rsidRPr="0058640F">
        <w:rPr>
          <w:rFonts w:ascii="Arial" w:hAnsi="Arial" w:cs="Arial"/>
        </w:rPr>
        <w:t>те Уровн</w:t>
      </w:r>
      <w:r w:rsidR="00D50704" w:rsidRPr="0058640F">
        <w:rPr>
          <w:rFonts w:ascii="Arial" w:hAnsi="Arial" w:cs="Arial"/>
        </w:rPr>
        <w:t>я</w:t>
      </w:r>
      <w:r w:rsidR="00FA5773" w:rsidRPr="0058640F">
        <w:rPr>
          <w:rFonts w:ascii="Arial" w:hAnsi="Arial" w:cs="Arial"/>
        </w:rPr>
        <w:t xml:space="preserve"> покрытия</w:t>
      </w:r>
      <w:r w:rsidR="00DE72AE" w:rsidRPr="0058640F">
        <w:rPr>
          <w:rFonts w:ascii="Arial" w:hAnsi="Arial" w:cs="Arial"/>
        </w:rPr>
        <w:t xml:space="preserve"> и</w:t>
      </w:r>
      <w:r w:rsidR="004367E0" w:rsidRPr="0058640F">
        <w:rPr>
          <w:rFonts w:ascii="Arial" w:hAnsi="Arial" w:cs="Arial"/>
        </w:rPr>
        <w:t>/</w:t>
      </w:r>
      <w:r w:rsidR="00DE72AE" w:rsidRPr="0058640F">
        <w:rPr>
          <w:rFonts w:ascii="Arial" w:hAnsi="Arial" w:cs="Arial"/>
        </w:rPr>
        <w:t>или размера Гарантийного обеспечения</w:t>
      </w:r>
      <w:r w:rsidR="00D03E44" w:rsidRPr="0058640F">
        <w:rPr>
          <w:rFonts w:ascii="Arial" w:hAnsi="Arial" w:cs="Arial"/>
        </w:rPr>
        <w:t xml:space="preserve"> </w:t>
      </w:r>
      <w:r w:rsidR="00FA5773" w:rsidRPr="0058640F">
        <w:rPr>
          <w:rFonts w:ascii="Arial" w:hAnsi="Arial" w:cs="Arial"/>
        </w:rPr>
        <w:t>Клиенту</w:t>
      </w:r>
      <w:r w:rsidR="003C0A0A" w:rsidRPr="0058640F">
        <w:rPr>
          <w:rFonts w:ascii="Arial" w:hAnsi="Arial" w:cs="Arial"/>
        </w:rPr>
        <w:t xml:space="preserve"> и/или</w:t>
      </w:r>
      <w:r w:rsidR="009B64EF" w:rsidRPr="0058640F">
        <w:rPr>
          <w:rFonts w:ascii="Arial" w:hAnsi="Arial" w:cs="Arial"/>
        </w:rPr>
        <w:t xml:space="preserve"> величины Единого лимита</w:t>
      </w:r>
      <w:r w:rsidR="00DE72AE" w:rsidRPr="0058640F">
        <w:rPr>
          <w:rFonts w:ascii="Arial" w:hAnsi="Arial" w:cs="Arial"/>
        </w:rPr>
        <w:t xml:space="preserve">, </w:t>
      </w:r>
      <w:r w:rsidR="00DE53C9" w:rsidRPr="0058640F">
        <w:rPr>
          <w:rFonts w:ascii="Arial" w:hAnsi="Arial" w:cs="Arial"/>
        </w:rPr>
        <w:t>информация об измененных ставках риска доступна в</w:t>
      </w:r>
      <w:r w:rsidR="0058640F" w:rsidRPr="0058640F">
        <w:rPr>
          <w:rFonts w:ascii="Arial" w:hAnsi="Arial" w:cs="Arial"/>
        </w:rPr>
        <w:t> Системе</w:t>
      </w:r>
      <w:r w:rsidR="00DE53C9" w:rsidRPr="0058640F">
        <w:rPr>
          <w:rFonts w:ascii="Arial" w:hAnsi="Arial" w:cs="Arial"/>
        </w:rPr>
        <w:t xml:space="preserve"> </w:t>
      </w:r>
      <w:r w:rsidR="00DE53C9" w:rsidRPr="0058640F">
        <w:rPr>
          <w:rFonts w:ascii="Arial" w:hAnsi="Arial" w:cs="Arial"/>
          <w:lang w:val="en-US"/>
        </w:rPr>
        <w:t>QUIK</w:t>
      </w:r>
      <w:r w:rsidR="004367E0" w:rsidRPr="0058640F">
        <w:rPr>
          <w:rFonts w:ascii="Arial" w:hAnsi="Arial" w:cs="Arial"/>
        </w:rPr>
        <w:t xml:space="preserve">; </w:t>
      </w:r>
      <w:r w:rsidR="00DE53C9" w:rsidRPr="0058640F">
        <w:rPr>
          <w:rFonts w:ascii="Arial" w:hAnsi="Arial" w:cs="Arial"/>
        </w:rPr>
        <w:t xml:space="preserve">Брокер вправе направить Клиенту уведомление об этом </w:t>
      </w:r>
      <w:r w:rsidR="00153CC3" w:rsidRPr="0058640F">
        <w:rPr>
          <w:rFonts w:ascii="Arial" w:hAnsi="Arial" w:cs="Arial"/>
        </w:rPr>
        <w:t xml:space="preserve">обстоятельстве </w:t>
      </w:r>
      <w:r w:rsidR="00DE53C9" w:rsidRPr="0058640F">
        <w:rPr>
          <w:rFonts w:ascii="Arial" w:hAnsi="Arial" w:cs="Arial"/>
        </w:rPr>
        <w:t>по</w:t>
      </w:r>
      <w:r w:rsidR="0058640F" w:rsidRPr="0058640F">
        <w:rPr>
          <w:rFonts w:ascii="Arial" w:hAnsi="Arial" w:cs="Arial"/>
        </w:rPr>
        <w:t> </w:t>
      </w:r>
      <w:r w:rsidR="00DE53C9" w:rsidRPr="0058640F">
        <w:rPr>
          <w:rFonts w:ascii="Arial" w:hAnsi="Arial" w:cs="Arial"/>
        </w:rPr>
        <w:t xml:space="preserve">электронному адресу Клиента. В случае возникновения обстоятельств, препятствующих доступу Клиента к </w:t>
      </w:r>
      <w:r w:rsidR="0058640F" w:rsidRPr="0058640F">
        <w:rPr>
          <w:rFonts w:ascii="Arial" w:hAnsi="Arial" w:cs="Arial"/>
        </w:rPr>
        <w:t>Системе</w:t>
      </w:r>
      <w:r w:rsidR="00DE53C9" w:rsidRPr="0058640F">
        <w:rPr>
          <w:rFonts w:ascii="Arial" w:hAnsi="Arial" w:cs="Arial"/>
        </w:rPr>
        <w:t xml:space="preserve"> </w:t>
      </w:r>
      <w:r w:rsidR="00DE53C9" w:rsidRPr="0058640F">
        <w:rPr>
          <w:rFonts w:ascii="Arial" w:hAnsi="Arial" w:cs="Arial"/>
          <w:lang w:val="en-US"/>
        </w:rPr>
        <w:t>QUIK</w:t>
      </w:r>
      <w:r w:rsidR="00DE53C9" w:rsidRPr="0058640F">
        <w:rPr>
          <w:rFonts w:ascii="Arial" w:hAnsi="Arial" w:cs="Arial"/>
        </w:rPr>
        <w:t>, Брокер направляет информацию об изменении ставок риска, применяемы</w:t>
      </w:r>
      <w:r w:rsidR="004367E0" w:rsidRPr="0058640F">
        <w:rPr>
          <w:rFonts w:ascii="Arial" w:hAnsi="Arial" w:cs="Arial"/>
        </w:rPr>
        <w:t>х</w:t>
      </w:r>
      <w:r w:rsidR="00DE53C9" w:rsidRPr="0058640F">
        <w:rPr>
          <w:rFonts w:ascii="Arial" w:hAnsi="Arial" w:cs="Arial"/>
        </w:rPr>
        <w:t xml:space="preserve"> Брокером при расчете Уровня покрытия и</w:t>
      </w:r>
      <w:r w:rsidR="004367E0" w:rsidRPr="0058640F">
        <w:rPr>
          <w:rFonts w:ascii="Arial" w:hAnsi="Arial" w:cs="Arial"/>
        </w:rPr>
        <w:t>/</w:t>
      </w:r>
      <w:r w:rsidR="00DE53C9" w:rsidRPr="0058640F">
        <w:rPr>
          <w:rFonts w:ascii="Arial" w:hAnsi="Arial" w:cs="Arial"/>
        </w:rPr>
        <w:t xml:space="preserve">или размера Гарантийного обеспечения </w:t>
      </w:r>
      <w:r w:rsidR="009B64EF" w:rsidRPr="0058640F">
        <w:rPr>
          <w:rFonts w:ascii="Arial" w:hAnsi="Arial" w:cs="Arial"/>
        </w:rPr>
        <w:t>и</w:t>
      </w:r>
      <w:r w:rsidR="004367E0" w:rsidRPr="0058640F">
        <w:rPr>
          <w:rFonts w:ascii="Arial" w:hAnsi="Arial" w:cs="Arial"/>
        </w:rPr>
        <w:t>/</w:t>
      </w:r>
      <w:r w:rsidR="009B64EF" w:rsidRPr="0058640F">
        <w:rPr>
          <w:rFonts w:ascii="Arial" w:hAnsi="Arial" w:cs="Arial"/>
        </w:rPr>
        <w:t>или величины Единого лимита</w:t>
      </w:r>
      <w:r w:rsidR="00DE53C9" w:rsidRPr="0058640F">
        <w:rPr>
          <w:rFonts w:ascii="Arial" w:hAnsi="Arial" w:cs="Arial"/>
        </w:rPr>
        <w:t xml:space="preserve"> Клиенту</w:t>
      </w:r>
      <w:r w:rsidR="00DD6FE8" w:rsidRPr="0058640F">
        <w:rPr>
          <w:rFonts w:ascii="Arial" w:hAnsi="Arial" w:cs="Arial"/>
        </w:rPr>
        <w:t>,</w:t>
      </w:r>
      <w:r w:rsidR="00DE53C9" w:rsidRPr="0058640F">
        <w:rPr>
          <w:rFonts w:ascii="Arial" w:hAnsi="Arial" w:cs="Arial"/>
        </w:rPr>
        <w:t xml:space="preserve"> по электронному адресу Клиента</w:t>
      </w:r>
      <w:r w:rsidR="00FA5773" w:rsidRPr="0058640F">
        <w:rPr>
          <w:rFonts w:ascii="Arial" w:hAnsi="Arial" w:cs="Arial"/>
        </w:rPr>
        <w:t xml:space="preserve">. </w:t>
      </w:r>
    </w:p>
    <w:p w14:paraId="32DF4702" w14:textId="77777777" w:rsidR="006E3AB7" w:rsidRPr="00395901" w:rsidRDefault="006E3AB7" w:rsidP="00900C15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shd w:val="clear" w:color="auto" w:fill="FFFFFF"/>
          <w:lang w:eastAsia="ru-RU"/>
        </w:rPr>
      </w:pPr>
      <w:r w:rsidRPr="00395901">
        <w:rPr>
          <w:rFonts w:ascii="Arial" w:hAnsi="Arial" w:cs="Arial"/>
        </w:rPr>
        <w:t>Основанием закрытия позиций Клиента является наступление любого из следующих обстоятельств:</w:t>
      </w:r>
    </w:p>
    <w:p w14:paraId="3AB3F65D" w14:textId="1B65BBD0" w:rsidR="006E3AB7" w:rsidRPr="00E961AE" w:rsidRDefault="006E3AB7" w:rsidP="00900C15">
      <w:pPr>
        <w:pStyle w:val="BD123"/>
        <w:numPr>
          <w:ilvl w:val="0"/>
          <w:numId w:val="11"/>
        </w:numPr>
        <w:tabs>
          <w:tab w:val="left" w:pos="709"/>
        </w:tabs>
        <w:spacing w:before="0"/>
        <w:ind w:left="709" w:hanging="425"/>
        <w:rPr>
          <w:rFonts w:ascii="Arial" w:hAnsi="Arial" w:cs="Arial"/>
          <w:lang w:val="ru-RU"/>
        </w:rPr>
      </w:pPr>
      <w:r w:rsidRPr="00E961AE">
        <w:rPr>
          <w:rFonts w:ascii="Arial" w:hAnsi="Arial" w:cs="Arial"/>
        </w:rPr>
        <w:t xml:space="preserve">снижение </w:t>
      </w:r>
      <w:r w:rsidRPr="00E961AE">
        <w:rPr>
          <w:rFonts w:ascii="Arial" w:hAnsi="Arial" w:cs="Arial"/>
          <w:lang w:val="ru-RU"/>
        </w:rPr>
        <w:t>СГО</w:t>
      </w:r>
      <w:r w:rsidRPr="00E961AE">
        <w:rPr>
          <w:rFonts w:ascii="Arial" w:hAnsi="Arial" w:cs="Arial"/>
        </w:rPr>
        <w:t xml:space="preserve"> Портфеля Клиента ниже размера </w:t>
      </w:r>
      <w:r w:rsidRPr="00E961AE">
        <w:rPr>
          <w:rFonts w:ascii="Arial" w:hAnsi="Arial" w:cs="Arial"/>
          <w:lang w:val="ru-RU"/>
        </w:rPr>
        <w:t>ГО</w:t>
      </w:r>
      <w:r w:rsidRPr="00E961AE">
        <w:rPr>
          <w:rFonts w:ascii="Arial" w:hAnsi="Arial" w:cs="Arial"/>
        </w:rPr>
        <w:t>, рассчитываемых Брокером в</w:t>
      </w:r>
      <w:r w:rsidR="002C4549">
        <w:rPr>
          <w:rFonts w:ascii="Arial" w:hAnsi="Arial" w:cs="Arial"/>
          <w:lang w:val="ru-RU"/>
        </w:rPr>
        <w:t> </w:t>
      </w:r>
      <w:r w:rsidRPr="00E961AE">
        <w:rPr>
          <w:rFonts w:ascii="Arial" w:hAnsi="Arial" w:cs="Arial"/>
        </w:rPr>
        <w:t xml:space="preserve">отношении Портфеля Клиента по правилам, </w:t>
      </w:r>
      <w:r w:rsidRPr="00E961AE">
        <w:rPr>
          <w:rFonts w:ascii="Arial" w:hAnsi="Arial" w:cs="Arial"/>
          <w:lang w:val="ru-RU"/>
        </w:rPr>
        <w:t xml:space="preserve">согласно Приложению </w:t>
      </w:r>
      <w:r w:rsidR="00DD6FE8" w:rsidRPr="00E961AE">
        <w:rPr>
          <w:rFonts w:ascii="Arial" w:hAnsi="Arial" w:cs="Arial"/>
          <w:lang w:val="ru-RU"/>
        </w:rPr>
        <w:t>№</w:t>
      </w:r>
      <w:r w:rsidRPr="00E961AE">
        <w:rPr>
          <w:rFonts w:ascii="Arial" w:hAnsi="Arial" w:cs="Arial"/>
          <w:lang w:val="ru-RU"/>
        </w:rPr>
        <w:t>5</w:t>
      </w:r>
      <w:r w:rsidR="00DD6FE8" w:rsidRPr="00E961AE">
        <w:rPr>
          <w:rFonts w:ascii="Arial" w:hAnsi="Arial" w:cs="Arial"/>
          <w:lang w:val="ru-RU"/>
        </w:rPr>
        <w:t xml:space="preserve"> к Регламенту</w:t>
      </w:r>
      <w:r w:rsidRPr="00E961AE">
        <w:rPr>
          <w:rFonts w:ascii="Arial" w:hAnsi="Arial" w:cs="Arial"/>
        </w:rPr>
        <w:t xml:space="preserve">; </w:t>
      </w:r>
    </w:p>
    <w:p w14:paraId="24FF1113" w14:textId="77777777" w:rsidR="006E3AB7" w:rsidRPr="00E961AE" w:rsidRDefault="002E5A1C" w:rsidP="00900C15">
      <w:pPr>
        <w:pStyle w:val="BD123"/>
        <w:numPr>
          <w:ilvl w:val="0"/>
          <w:numId w:val="11"/>
        </w:numPr>
        <w:tabs>
          <w:tab w:val="left" w:pos="709"/>
        </w:tabs>
        <w:spacing w:before="0"/>
        <w:ind w:left="709" w:hanging="425"/>
        <w:rPr>
          <w:rFonts w:ascii="Arial" w:hAnsi="Arial" w:cs="Arial"/>
          <w:lang w:val="ru-RU"/>
        </w:rPr>
      </w:pPr>
      <w:r w:rsidRPr="00E961AE">
        <w:rPr>
          <w:rFonts w:ascii="Arial" w:hAnsi="Arial" w:cs="Arial"/>
          <w:lang w:val="ru-RU"/>
        </w:rPr>
        <w:t>снижение</w:t>
      </w:r>
      <w:r w:rsidR="006E3AB7" w:rsidRPr="00E961AE">
        <w:rPr>
          <w:rFonts w:ascii="Arial" w:hAnsi="Arial" w:cs="Arial"/>
          <w:lang w:val="ru-RU"/>
        </w:rPr>
        <w:t xml:space="preserve"> Уровня покрытия значения ниже 100% </w:t>
      </w:r>
      <w:r w:rsidR="006E3AB7" w:rsidRPr="00E961AE">
        <w:rPr>
          <w:rFonts w:ascii="Arial" w:hAnsi="Arial" w:cs="Arial"/>
        </w:rPr>
        <w:t>(для Клиентов</w:t>
      </w:r>
      <w:r w:rsidR="00E10087" w:rsidRPr="00E961AE">
        <w:rPr>
          <w:rFonts w:ascii="Arial" w:hAnsi="Arial" w:cs="Arial"/>
          <w:lang w:val="ru-RU"/>
        </w:rPr>
        <w:t xml:space="preserve">, </w:t>
      </w:r>
      <w:r w:rsidR="006E3AB7" w:rsidRPr="00E961AE">
        <w:rPr>
          <w:rFonts w:ascii="Arial" w:hAnsi="Arial" w:cs="Arial"/>
        </w:rPr>
        <w:t>использующих модель торговли со 100%</w:t>
      </w:r>
      <w:r w:rsidR="00DD6FE8" w:rsidRPr="00E961AE">
        <w:rPr>
          <w:rFonts w:ascii="Arial" w:hAnsi="Arial" w:cs="Arial"/>
          <w:lang w:val="ru-RU"/>
        </w:rPr>
        <w:t>-м</w:t>
      </w:r>
      <w:r w:rsidR="006E3AB7" w:rsidRPr="00E961AE">
        <w:rPr>
          <w:rFonts w:ascii="Arial" w:hAnsi="Arial" w:cs="Arial"/>
        </w:rPr>
        <w:t xml:space="preserve"> обеспечением)</w:t>
      </w:r>
      <w:r w:rsidR="006E3AB7" w:rsidRPr="00E961AE">
        <w:rPr>
          <w:rFonts w:ascii="Arial" w:hAnsi="Arial" w:cs="Arial"/>
          <w:lang w:val="ru-RU"/>
        </w:rPr>
        <w:t>;</w:t>
      </w:r>
    </w:p>
    <w:p w14:paraId="683EBDB9" w14:textId="77777777" w:rsidR="00DE53C9" w:rsidRPr="00E961AE" w:rsidRDefault="00E10087" w:rsidP="00900C15">
      <w:pPr>
        <w:pStyle w:val="BD123"/>
        <w:numPr>
          <w:ilvl w:val="0"/>
          <w:numId w:val="11"/>
        </w:numPr>
        <w:tabs>
          <w:tab w:val="left" w:pos="709"/>
        </w:tabs>
        <w:spacing w:before="0"/>
        <w:ind w:left="709" w:hanging="425"/>
        <w:rPr>
          <w:rFonts w:ascii="Arial" w:hAnsi="Arial" w:cs="Arial"/>
          <w:lang w:val="ru-RU"/>
        </w:rPr>
      </w:pPr>
      <w:r w:rsidRPr="00E961AE">
        <w:rPr>
          <w:rFonts w:ascii="Arial" w:hAnsi="Arial" w:cs="Arial"/>
          <w:lang w:val="ru-RU"/>
        </w:rPr>
        <w:t xml:space="preserve">возникновение </w:t>
      </w:r>
      <w:r w:rsidR="00902207" w:rsidRPr="00E961AE">
        <w:rPr>
          <w:rFonts w:ascii="Arial" w:hAnsi="Arial" w:cs="Arial"/>
          <w:lang w:val="ru-RU"/>
        </w:rPr>
        <w:t>отрицательного значения</w:t>
      </w:r>
      <w:r w:rsidRPr="00E961AE">
        <w:rPr>
          <w:rFonts w:ascii="Arial" w:hAnsi="Arial" w:cs="Arial"/>
          <w:lang w:val="ru-RU"/>
        </w:rPr>
        <w:t xml:space="preserve"> Единого лимита (для </w:t>
      </w:r>
      <w:r w:rsidR="0007673A">
        <w:rPr>
          <w:rFonts w:ascii="Arial" w:hAnsi="Arial" w:cs="Arial"/>
          <w:lang w:val="ru-RU"/>
        </w:rPr>
        <w:t>Клиентов</w:t>
      </w:r>
      <w:r w:rsidRPr="00E961AE">
        <w:rPr>
          <w:rFonts w:ascii="Arial" w:hAnsi="Arial" w:cs="Arial"/>
          <w:lang w:val="ru-RU"/>
        </w:rPr>
        <w:t>, рассчитанного</w:t>
      </w:r>
      <w:r w:rsidRPr="00E961AE">
        <w:rPr>
          <w:rFonts w:ascii="Arial" w:hAnsi="Arial" w:cs="Arial"/>
        </w:rPr>
        <w:t xml:space="preserve"> </w:t>
      </w:r>
      <w:r w:rsidRPr="00E961AE">
        <w:rPr>
          <w:rFonts w:ascii="Arial" w:hAnsi="Arial" w:cs="Arial"/>
          <w:lang w:val="ru-RU"/>
        </w:rPr>
        <w:t>согласно Приложению №5</w:t>
      </w:r>
      <w:r w:rsidR="001A4843" w:rsidRPr="00E961AE">
        <w:rPr>
          <w:rFonts w:ascii="Arial" w:hAnsi="Arial" w:cs="Arial"/>
          <w:lang w:val="ru-RU"/>
        </w:rPr>
        <w:t xml:space="preserve"> к Регламенту</w:t>
      </w:r>
      <w:r w:rsidR="0058640F">
        <w:rPr>
          <w:rFonts w:ascii="Arial" w:hAnsi="Arial" w:cs="Arial"/>
          <w:lang w:val="ru-RU"/>
        </w:rPr>
        <w:t>)</w:t>
      </w:r>
      <w:r w:rsidR="001A4843" w:rsidRPr="00E961AE">
        <w:rPr>
          <w:rFonts w:ascii="Arial" w:hAnsi="Arial" w:cs="Arial"/>
          <w:lang w:val="ru-RU"/>
        </w:rPr>
        <w:t>;</w:t>
      </w:r>
    </w:p>
    <w:p w14:paraId="4A014869" w14:textId="77777777" w:rsidR="006E3AB7" w:rsidRPr="00E961AE" w:rsidRDefault="006E3AB7" w:rsidP="00900C15">
      <w:pPr>
        <w:pStyle w:val="BD0"/>
        <w:numPr>
          <w:ilvl w:val="0"/>
          <w:numId w:val="11"/>
        </w:numPr>
        <w:tabs>
          <w:tab w:val="left" w:pos="709"/>
        </w:tabs>
        <w:spacing w:before="0"/>
        <w:ind w:left="709" w:hanging="425"/>
        <w:rPr>
          <w:rFonts w:ascii="Arial" w:hAnsi="Arial" w:cs="Arial"/>
          <w:lang w:eastAsia="ru-RU"/>
        </w:rPr>
      </w:pPr>
      <w:r w:rsidRPr="00E961AE">
        <w:rPr>
          <w:rFonts w:ascii="Arial" w:hAnsi="Arial" w:cs="Arial"/>
          <w:lang w:eastAsia="ru-RU"/>
        </w:rPr>
        <w:t>получение Брокером сведений или документов, свидетельствующих о смерти Клиента; или</w:t>
      </w:r>
    </w:p>
    <w:p w14:paraId="2E43B4B2" w14:textId="77777777" w:rsidR="006E3AB7" w:rsidRPr="00E961AE" w:rsidRDefault="006E3AB7" w:rsidP="00900C15">
      <w:pPr>
        <w:pStyle w:val="BD0"/>
        <w:numPr>
          <w:ilvl w:val="0"/>
          <w:numId w:val="11"/>
        </w:numPr>
        <w:tabs>
          <w:tab w:val="left" w:pos="709"/>
        </w:tabs>
        <w:spacing w:before="0"/>
        <w:ind w:left="709" w:hanging="425"/>
        <w:rPr>
          <w:rFonts w:ascii="Arial" w:hAnsi="Arial" w:cs="Arial"/>
          <w:lang w:eastAsia="ru-RU"/>
        </w:rPr>
      </w:pPr>
      <w:r w:rsidRPr="00E961AE">
        <w:rPr>
          <w:rFonts w:ascii="Arial" w:hAnsi="Arial" w:cs="Arial"/>
          <w:lang w:eastAsia="ru-RU"/>
        </w:rPr>
        <w:lastRenderedPageBreak/>
        <w:t>наступление иных обстоятельств, предусмотренных Регламентом или Договором обслуживания.</w:t>
      </w:r>
    </w:p>
    <w:p w14:paraId="7677CE41" w14:textId="77777777" w:rsidR="00395901" w:rsidRDefault="006E3AB7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E961AE">
        <w:rPr>
          <w:rFonts w:ascii="Arial" w:hAnsi="Arial" w:cs="Arial"/>
        </w:rPr>
        <w:t xml:space="preserve">Настоящим Клиент </w:t>
      </w:r>
      <w:r w:rsidR="00BE50B2" w:rsidRPr="00E961AE">
        <w:rPr>
          <w:rFonts w:ascii="Arial" w:hAnsi="Arial" w:cs="Arial"/>
        </w:rPr>
        <w:t xml:space="preserve">в </w:t>
      </w:r>
      <w:r w:rsidRPr="00E961AE">
        <w:rPr>
          <w:rFonts w:ascii="Arial" w:hAnsi="Arial" w:cs="Arial"/>
        </w:rPr>
        <w:t>безотзывно</w:t>
      </w:r>
      <w:r w:rsidR="00BE50B2" w:rsidRPr="00E961AE">
        <w:rPr>
          <w:rFonts w:ascii="Arial" w:hAnsi="Arial" w:cs="Arial"/>
        </w:rPr>
        <w:t>м порядке</w:t>
      </w:r>
      <w:r w:rsidRPr="00E961AE">
        <w:rPr>
          <w:rFonts w:ascii="Arial" w:hAnsi="Arial" w:cs="Arial"/>
        </w:rPr>
        <w:t xml:space="preserve"> поручает Брокеру в случае наступления обстоятельства, являющегося основанием закрытия позиции без дополнительных Приказов Клиента осуществить заключение Конверсионных сделок, в том числе сделок своп, приводящих к закрытию позиции Клиента</w:t>
      </w:r>
      <w:r w:rsidR="00E10087" w:rsidRPr="00E961AE">
        <w:rPr>
          <w:rFonts w:ascii="Arial" w:hAnsi="Arial" w:cs="Arial"/>
        </w:rPr>
        <w:t xml:space="preserve"> для целей </w:t>
      </w:r>
      <w:r w:rsidRPr="00E961AE">
        <w:rPr>
          <w:rFonts w:ascii="Arial" w:hAnsi="Arial" w:cs="Arial"/>
        </w:rPr>
        <w:t>снижения размера ГО Портфеля Клиента, или достижения Уровня покрытия значения не менее 100%</w:t>
      </w:r>
      <w:r w:rsidR="0001230D" w:rsidRPr="00E961AE">
        <w:rPr>
          <w:rFonts w:ascii="Arial" w:hAnsi="Arial" w:cs="Arial"/>
        </w:rPr>
        <w:t xml:space="preserve"> (для Клиентов использующих модель торговли со 100%</w:t>
      </w:r>
      <w:r w:rsidR="00DD6FE8" w:rsidRPr="00E961AE">
        <w:rPr>
          <w:rFonts w:ascii="Arial" w:hAnsi="Arial" w:cs="Arial"/>
        </w:rPr>
        <w:t>-м</w:t>
      </w:r>
      <w:r w:rsidR="0001230D" w:rsidRPr="00E961AE">
        <w:rPr>
          <w:rFonts w:ascii="Arial" w:hAnsi="Arial" w:cs="Arial"/>
        </w:rPr>
        <w:t xml:space="preserve"> обеспечением)</w:t>
      </w:r>
      <w:r w:rsidR="00DD6FE8" w:rsidRPr="00E961AE">
        <w:rPr>
          <w:rFonts w:ascii="Arial" w:hAnsi="Arial" w:cs="Arial"/>
        </w:rPr>
        <w:t>,</w:t>
      </w:r>
      <w:r w:rsidR="00E10087" w:rsidRPr="00E961AE">
        <w:rPr>
          <w:rFonts w:ascii="Arial" w:hAnsi="Arial" w:cs="Arial"/>
        </w:rPr>
        <w:t xml:space="preserve"> или возникновения положительной величины Единого лимита</w:t>
      </w:r>
      <w:r w:rsidRPr="00E961AE">
        <w:rPr>
          <w:rFonts w:ascii="Arial" w:hAnsi="Arial" w:cs="Arial"/>
        </w:rPr>
        <w:t>.</w:t>
      </w:r>
    </w:p>
    <w:p w14:paraId="6D30794A" w14:textId="77777777" w:rsidR="00395901" w:rsidRDefault="006E3AB7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395901">
        <w:rPr>
          <w:rFonts w:ascii="Arial" w:hAnsi="Arial" w:cs="Arial"/>
        </w:rPr>
        <w:t>В случае наступления обстоятельства, являющегося основанием закрытия позиции Клиента Брокер принудительно закрывает все или часть позиций Клиента посредством заключения Конверсионных сделок, в том числе Сделок своп, приводящие к снижению размера ГО Портфеля Клиента</w:t>
      </w:r>
      <w:r w:rsidR="0001230D" w:rsidRPr="00395901">
        <w:rPr>
          <w:rFonts w:ascii="Arial" w:hAnsi="Arial" w:cs="Arial"/>
        </w:rPr>
        <w:t>, или достижения Уровня покрытия значения не менее 100%</w:t>
      </w:r>
      <w:r w:rsidR="00DD6FE8" w:rsidRPr="00395901">
        <w:rPr>
          <w:rFonts w:ascii="Arial" w:hAnsi="Arial" w:cs="Arial"/>
        </w:rPr>
        <w:t xml:space="preserve"> </w:t>
      </w:r>
      <w:r w:rsidR="0001230D" w:rsidRPr="00395901">
        <w:rPr>
          <w:rFonts w:ascii="Arial" w:hAnsi="Arial" w:cs="Arial"/>
        </w:rPr>
        <w:t>(для Клиентов использующих модель торговли со 100%</w:t>
      </w:r>
      <w:r w:rsidR="00DD6FE8" w:rsidRPr="00395901">
        <w:rPr>
          <w:rFonts w:ascii="Arial" w:hAnsi="Arial" w:cs="Arial"/>
        </w:rPr>
        <w:t>-м</w:t>
      </w:r>
      <w:r w:rsidR="0001230D" w:rsidRPr="00395901">
        <w:rPr>
          <w:rFonts w:ascii="Arial" w:hAnsi="Arial" w:cs="Arial"/>
        </w:rPr>
        <w:t xml:space="preserve"> обеспечением)</w:t>
      </w:r>
      <w:r w:rsidR="00DD6FE8" w:rsidRPr="00395901">
        <w:rPr>
          <w:rFonts w:ascii="Arial" w:hAnsi="Arial" w:cs="Arial"/>
        </w:rPr>
        <w:t>,</w:t>
      </w:r>
      <w:r w:rsidR="009B64EF" w:rsidRPr="00395901">
        <w:rPr>
          <w:rFonts w:ascii="Arial" w:hAnsi="Arial" w:cs="Arial"/>
        </w:rPr>
        <w:t xml:space="preserve"> или</w:t>
      </w:r>
      <w:r w:rsidR="00395901">
        <w:rPr>
          <w:rFonts w:ascii="Arial" w:hAnsi="Arial" w:cs="Arial"/>
        </w:rPr>
        <w:t> </w:t>
      </w:r>
      <w:r w:rsidR="009B64EF" w:rsidRPr="00395901">
        <w:rPr>
          <w:rFonts w:ascii="Arial" w:hAnsi="Arial" w:cs="Arial"/>
        </w:rPr>
        <w:t>возникновения положительной величины Единого лимита</w:t>
      </w:r>
      <w:r w:rsidR="0001230D" w:rsidRPr="00395901">
        <w:rPr>
          <w:rFonts w:ascii="Arial" w:hAnsi="Arial" w:cs="Arial"/>
        </w:rPr>
        <w:t>.</w:t>
      </w:r>
    </w:p>
    <w:p w14:paraId="77A9F873" w14:textId="77777777" w:rsidR="00395901" w:rsidRDefault="006E3AB7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395901">
        <w:rPr>
          <w:rFonts w:ascii="Arial" w:hAnsi="Arial" w:cs="Arial"/>
        </w:rPr>
        <w:t>В целях обеспечения возможности принудительного закрытия позиции Брокер вправе снять (отменить) все или часть неисполненных заявок, поданных организаторам торгов</w:t>
      </w:r>
      <w:r w:rsidR="004367E0" w:rsidRPr="00395901">
        <w:rPr>
          <w:rFonts w:ascii="Arial" w:hAnsi="Arial" w:cs="Arial"/>
        </w:rPr>
        <w:t>ли</w:t>
      </w:r>
      <w:r w:rsidRPr="00395901">
        <w:rPr>
          <w:rFonts w:ascii="Arial" w:hAnsi="Arial" w:cs="Arial"/>
        </w:rPr>
        <w:t xml:space="preserve"> на</w:t>
      </w:r>
      <w:r w:rsidR="00395901">
        <w:rPr>
          <w:rFonts w:ascii="Arial" w:hAnsi="Arial" w:cs="Arial"/>
        </w:rPr>
        <w:t> </w:t>
      </w:r>
      <w:r w:rsidRPr="00395901">
        <w:rPr>
          <w:rFonts w:ascii="Arial" w:hAnsi="Arial" w:cs="Arial"/>
        </w:rPr>
        <w:t>основании Приказов Клиента.</w:t>
      </w:r>
    </w:p>
    <w:p w14:paraId="4EAD5B9F" w14:textId="77777777" w:rsidR="00395901" w:rsidRDefault="006E3AB7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395901">
        <w:rPr>
          <w:rFonts w:ascii="Arial" w:hAnsi="Arial" w:cs="Arial"/>
        </w:rPr>
        <w:t xml:space="preserve">При осуществлении закрытия позиций Клиентов Брокер самостоятельно (по своему усмотрению) определяет очередность </w:t>
      </w:r>
      <w:r w:rsidR="0001230D" w:rsidRPr="00395901">
        <w:rPr>
          <w:rFonts w:ascii="Arial" w:hAnsi="Arial" w:cs="Arial"/>
        </w:rPr>
        <w:t>совершения Конверсионных сделок, в том числе Сделок своп</w:t>
      </w:r>
      <w:r w:rsidRPr="00395901">
        <w:rPr>
          <w:rFonts w:ascii="Arial" w:hAnsi="Arial" w:cs="Arial"/>
        </w:rPr>
        <w:t>.</w:t>
      </w:r>
    </w:p>
    <w:p w14:paraId="6BA0C8BD" w14:textId="77777777" w:rsidR="00395901" w:rsidRDefault="0001230D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395901">
        <w:rPr>
          <w:rFonts w:ascii="Arial" w:hAnsi="Arial" w:cs="Arial"/>
        </w:rPr>
        <w:t>Брокер не совершает действия по закрытию позиций клиента, если до их совершения СГО стали больше ГО,</w:t>
      </w:r>
      <w:r w:rsidR="002E5A1C" w:rsidRPr="00395901">
        <w:rPr>
          <w:rFonts w:ascii="Arial" w:hAnsi="Arial" w:cs="Arial"/>
        </w:rPr>
        <w:t xml:space="preserve"> </w:t>
      </w:r>
      <w:r w:rsidRPr="00395901">
        <w:rPr>
          <w:rFonts w:ascii="Arial" w:hAnsi="Arial" w:cs="Arial"/>
        </w:rPr>
        <w:t>и/или размер Уров</w:t>
      </w:r>
      <w:r w:rsidR="00AF1074" w:rsidRPr="00395901">
        <w:rPr>
          <w:rFonts w:ascii="Arial" w:hAnsi="Arial" w:cs="Arial"/>
        </w:rPr>
        <w:t>ня</w:t>
      </w:r>
      <w:r w:rsidRPr="00395901">
        <w:rPr>
          <w:rFonts w:ascii="Arial" w:hAnsi="Arial" w:cs="Arial"/>
        </w:rPr>
        <w:t xml:space="preserve"> покрытия достиг значения не менее 100%</w:t>
      </w:r>
      <w:r w:rsidR="00DC3491" w:rsidRPr="00395901">
        <w:rPr>
          <w:rFonts w:ascii="Arial" w:hAnsi="Arial" w:cs="Arial"/>
        </w:rPr>
        <w:t>,</w:t>
      </w:r>
      <w:r w:rsidR="009B64EF" w:rsidRPr="00395901">
        <w:rPr>
          <w:rFonts w:ascii="Arial" w:hAnsi="Arial" w:cs="Arial"/>
        </w:rPr>
        <w:t xml:space="preserve"> и/или величина Единого лимита достигла положительного значения</w:t>
      </w:r>
      <w:r w:rsidR="00395901">
        <w:rPr>
          <w:rFonts w:ascii="Arial" w:hAnsi="Arial" w:cs="Arial"/>
        </w:rPr>
        <w:t>.</w:t>
      </w:r>
    </w:p>
    <w:p w14:paraId="1241DCAB" w14:textId="77777777" w:rsidR="0097138E" w:rsidRDefault="0001230D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395901">
        <w:rPr>
          <w:rFonts w:ascii="Arial" w:hAnsi="Arial" w:cs="Arial"/>
        </w:rPr>
        <w:t xml:space="preserve">Брокер осуществляет закрытие позиций </w:t>
      </w:r>
      <w:r w:rsidR="009B64EF" w:rsidRPr="00395901">
        <w:rPr>
          <w:rFonts w:ascii="Arial" w:hAnsi="Arial" w:cs="Arial"/>
        </w:rPr>
        <w:t>К</w:t>
      </w:r>
      <w:r w:rsidRPr="00395901">
        <w:rPr>
          <w:rFonts w:ascii="Arial" w:hAnsi="Arial" w:cs="Arial"/>
        </w:rPr>
        <w:t>лиента при снижении СГО ниже ГО и</w:t>
      </w:r>
      <w:r w:rsidR="009B64EF" w:rsidRPr="00395901">
        <w:rPr>
          <w:rFonts w:ascii="Arial" w:hAnsi="Arial" w:cs="Arial"/>
        </w:rPr>
        <w:t>/или</w:t>
      </w:r>
      <w:r w:rsidRPr="00395901">
        <w:rPr>
          <w:rFonts w:ascii="Arial" w:hAnsi="Arial" w:cs="Arial"/>
        </w:rPr>
        <w:t xml:space="preserve"> </w:t>
      </w:r>
      <w:r w:rsidR="00E62732" w:rsidRPr="00395901">
        <w:rPr>
          <w:rFonts w:ascii="Arial" w:hAnsi="Arial" w:cs="Arial"/>
        </w:rPr>
        <w:t>при</w:t>
      </w:r>
      <w:r w:rsidR="00395901">
        <w:rPr>
          <w:rFonts w:ascii="Arial" w:hAnsi="Arial" w:cs="Arial"/>
        </w:rPr>
        <w:t> </w:t>
      </w:r>
      <w:r w:rsidR="00E62732" w:rsidRPr="00395901">
        <w:rPr>
          <w:rFonts w:ascii="Arial" w:hAnsi="Arial" w:cs="Arial"/>
        </w:rPr>
        <w:t xml:space="preserve">снижении </w:t>
      </w:r>
      <w:r w:rsidRPr="00395901">
        <w:rPr>
          <w:rFonts w:ascii="Arial" w:hAnsi="Arial" w:cs="Arial"/>
        </w:rPr>
        <w:t>Уровня покрытия ниже 100%</w:t>
      </w:r>
      <w:r w:rsidR="009B64EF" w:rsidRPr="00395901">
        <w:rPr>
          <w:rFonts w:ascii="Arial" w:hAnsi="Arial" w:cs="Arial"/>
        </w:rPr>
        <w:t xml:space="preserve"> или </w:t>
      </w:r>
      <w:r w:rsidR="00E62732" w:rsidRPr="00395901">
        <w:rPr>
          <w:rFonts w:ascii="Arial" w:hAnsi="Arial" w:cs="Arial"/>
        </w:rPr>
        <w:t>при снижении Единого лимита до</w:t>
      </w:r>
      <w:r w:rsidR="0097138E">
        <w:rPr>
          <w:rFonts w:ascii="Arial" w:hAnsi="Arial" w:cs="Arial"/>
        </w:rPr>
        <w:t> </w:t>
      </w:r>
      <w:r w:rsidR="00902207" w:rsidRPr="00395901">
        <w:rPr>
          <w:rFonts w:ascii="Arial" w:hAnsi="Arial" w:cs="Arial"/>
        </w:rPr>
        <w:t>отрицательного</w:t>
      </w:r>
      <w:r w:rsidR="00D03E44" w:rsidRPr="00395901">
        <w:rPr>
          <w:rFonts w:ascii="Arial" w:hAnsi="Arial" w:cs="Arial"/>
        </w:rPr>
        <w:t xml:space="preserve"> </w:t>
      </w:r>
      <w:r w:rsidR="00E62732" w:rsidRPr="00395901">
        <w:rPr>
          <w:rFonts w:ascii="Arial" w:hAnsi="Arial" w:cs="Arial"/>
        </w:rPr>
        <w:t xml:space="preserve">значения </w:t>
      </w:r>
      <w:r w:rsidR="002F1376" w:rsidRPr="00395901">
        <w:rPr>
          <w:rFonts w:ascii="Arial" w:hAnsi="Arial" w:cs="Arial"/>
        </w:rPr>
        <w:t>с 14</w:t>
      </w:r>
      <w:r w:rsidR="001A4843" w:rsidRPr="00395901">
        <w:rPr>
          <w:rFonts w:ascii="Arial" w:hAnsi="Arial" w:cs="Arial"/>
        </w:rPr>
        <w:t>:</w:t>
      </w:r>
      <w:r w:rsidR="002F1376" w:rsidRPr="00395901">
        <w:rPr>
          <w:rFonts w:ascii="Arial" w:hAnsi="Arial" w:cs="Arial"/>
        </w:rPr>
        <w:t>30 часов по московскому</w:t>
      </w:r>
      <w:r w:rsidRPr="00395901">
        <w:rPr>
          <w:rFonts w:ascii="Arial" w:hAnsi="Arial" w:cs="Arial"/>
        </w:rPr>
        <w:t xml:space="preserve"> </w:t>
      </w:r>
      <w:r w:rsidR="002F1376" w:rsidRPr="00395901">
        <w:rPr>
          <w:rFonts w:ascii="Arial" w:hAnsi="Arial" w:cs="Arial"/>
        </w:rPr>
        <w:t xml:space="preserve">времени </w:t>
      </w:r>
      <w:r w:rsidRPr="00395901">
        <w:rPr>
          <w:rFonts w:ascii="Arial" w:hAnsi="Arial" w:cs="Arial"/>
        </w:rPr>
        <w:t>этого торгового дня.</w:t>
      </w:r>
    </w:p>
    <w:p w14:paraId="03BB5614" w14:textId="77777777" w:rsidR="0097138E" w:rsidRDefault="0001230D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97138E">
        <w:rPr>
          <w:rFonts w:ascii="Arial" w:hAnsi="Arial" w:cs="Arial"/>
        </w:rPr>
        <w:t xml:space="preserve">Брокер осуществляет закрытие позиций </w:t>
      </w:r>
      <w:r w:rsidR="00395901" w:rsidRPr="0097138E">
        <w:rPr>
          <w:rFonts w:ascii="Arial" w:hAnsi="Arial" w:cs="Arial"/>
        </w:rPr>
        <w:t xml:space="preserve">Клиента </w:t>
      </w:r>
      <w:r w:rsidRPr="0097138E">
        <w:rPr>
          <w:rFonts w:ascii="Arial" w:hAnsi="Arial" w:cs="Arial"/>
        </w:rPr>
        <w:t>при снижении СГО ниже ГО до</w:t>
      </w:r>
      <w:r w:rsidR="00395901" w:rsidRPr="0097138E">
        <w:rPr>
          <w:rFonts w:ascii="Arial" w:hAnsi="Arial" w:cs="Arial"/>
        </w:rPr>
        <w:t> </w:t>
      </w:r>
      <w:r w:rsidRPr="0097138E">
        <w:rPr>
          <w:rFonts w:ascii="Arial" w:hAnsi="Arial" w:cs="Arial"/>
        </w:rPr>
        <w:t>достижения СГО уровня ГО.</w:t>
      </w:r>
    </w:p>
    <w:p w14:paraId="44E1FB75" w14:textId="77777777" w:rsidR="0097138E" w:rsidRDefault="002E5A1C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97138E">
        <w:rPr>
          <w:rFonts w:ascii="Arial" w:hAnsi="Arial" w:cs="Arial"/>
        </w:rPr>
        <w:t xml:space="preserve">Брокер осуществляет закрытие позиций </w:t>
      </w:r>
      <w:r w:rsidR="00395901" w:rsidRPr="0097138E">
        <w:rPr>
          <w:rFonts w:ascii="Arial" w:hAnsi="Arial" w:cs="Arial"/>
        </w:rPr>
        <w:t xml:space="preserve">Клиента </w:t>
      </w:r>
      <w:r w:rsidRPr="0097138E">
        <w:rPr>
          <w:rFonts w:ascii="Arial" w:hAnsi="Arial" w:cs="Arial"/>
        </w:rPr>
        <w:t>при снижении Уровня покрытия до</w:t>
      </w:r>
      <w:r w:rsidR="00395901" w:rsidRPr="0097138E">
        <w:rPr>
          <w:rFonts w:ascii="Arial" w:hAnsi="Arial" w:cs="Arial"/>
        </w:rPr>
        <w:t> </w:t>
      </w:r>
      <w:r w:rsidRPr="0097138E">
        <w:rPr>
          <w:rFonts w:ascii="Arial" w:hAnsi="Arial" w:cs="Arial"/>
        </w:rPr>
        <w:t xml:space="preserve">достижения Уровня покрытия значения не менее 100%. </w:t>
      </w:r>
    </w:p>
    <w:p w14:paraId="2C788834" w14:textId="77777777" w:rsidR="0097138E" w:rsidRDefault="00E62732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97138E">
        <w:rPr>
          <w:rFonts w:ascii="Arial" w:hAnsi="Arial" w:cs="Arial"/>
        </w:rPr>
        <w:t>Брокер осуществляет закрытие позиций Клиента при снижении Единого лимита до</w:t>
      </w:r>
      <w:r w:rsidR="00395901" w:rsidRPr="0097138E">
        <w:rPr>
          <w:rFonts w:ascii="Arial" w:hAnsi="Arial" w:cs="Arial"/>
        </w:rPr>
        <w:t> </w:t>
      </w:r>
      <w:r w:rsidR="00902207" w:rsidRPr="0097138E">
        <w:rPr>
          <w:rFonts w:ascii="Arial" w:hAnsi="Arial" w:cs="Arial"/>
        </w:rPr>
        <w:t xml:space="preserve">отрицательного </w:t>
      </w:r>
      <w:r w:rsidRPr="0097138E">
        <w:rPr>
          <w:rFonts w:ascii="Arial" w:hAnsi="Arial" w:cs="Arial"/>
        </w:rPr>
        <w:t>значения до достижения Единым лимитом положительного значения.</w:t>
      </w:r>
    </w:p>
    <w:p w14:paraId="270DFE6C" w14:textId="77777777" w:rsidR="0097138E" w:rsidRDefault="0001230D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97138E">
        <w:rPr>
          <w:rFonts w:ascii="Arial" w:hAnsi="Arial" w:cs="Arial"/>
        </w:rPr>
        <w:lastRenderedPageBreak/>
        <w:t>При осуществлении Брокером закрытия позиции Клиента допускается снижение разницы СГО и ГО</w:t>
      </w:r>
      <w:r w:rsidR="002E5A1C" w:rsidRPr="0097138E">
        <w:rPr>
          <w:rFonts w:ascii="Arial" w:hAnsi="Arial" w:cs="Arial"/>
        </w:rPr>
        <w:t xml:space="preserve"> </w:t>
      </w:r>
      <w:r w:rsidR="00E62732" w:rsidRPr="0097138E">
        <w:rPr>
          <w:rFonts w:ascii="Arial" w:hAnsi="Arial" w:cs="Arial"/>
        </w:rPr>
        <w:t>и/</w:t>
      </w:r>
      <w:r w:rsidR="002E5A1C" w:rsidRPr="0097138E">
        <w:rPr>
          <w:rFonts w:ascii="Arial" w:hAnsi="Arial" w:cs="Arial"/>
        </w:rPr>
        <w:t>или снижение Уровня покрытия</w:t>
      </w:r>
      <w:r w:rsidR="00E62732" w:rsidRPr="0097138E">
        <w:rPr>
          <w:rFonts w:ascii="Arial" w:hAnsi="Arial" w:cs="Arial"/>
        </w:rPr>
        <w:t xml:space="preserve"> и/или снижение значения Единого лимита</w:t>
      </w:r>
      <w:r w:rsidR="002E5A1C" w:rsidRPr="0097138E">
        <w:rPr>
          <w:rFonts w:ascii="Arial" w:hAnsi="Arial" w:cs="Arial"/>
        </w:rPr>
        <w:t xml:space="preserve"> </w:t>
      </w:r>
      <w:r w:rsidRPr="0097138E">
        <w:rPr>
          <w:rFonts w:ascii="Arial" w:hAnsi="Arial" w:cs="Arial"/>
        </w:rPr>
        <w:t>относительно своего предыдущего отрицательного значения.</w:t>
      </w:r>
    </w:p>
    <w:p w14:paraId="5EE62C4E" w14:textId="77777777" w:rsidR="0097138E" w:rsidRDefault="0001230D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97138E">
        <w:rPr>
          <w:rFonts w:ascii="Arial" w:hAnsi="Arial" w:cs="Arial"/>
        </w:rPr>
        <w:t>При закрытии позиций, осуществляемом Брокером в результате снижения СГО ниже ГО, величина, на которую СГО в результате закрытия Брокером позиций должна превышать ГО, определяется исходя из минимального количества лотов закрываемых позиций, необходимых для обеспечения превышения СГО над ГО.</w:t>
      </w:r>
    </w:p>
    <w:p w14:paraId="3F3E9995" w14:textId="77777777" w:rsidR="0097138E" w:rsidRDefault="002E5A1C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97138E">
        <w:rPr>
          <w:rFonts w:ascii="Arial" w:hAnsi="Arial" w:cs="Arial"/>
        </w:rPr>
        <w:t>При закрытии позиций, осуществляемом Брокером в результате снижения Уровня покрытия ниже 100%, величина, на которую Уровень покрытия в результате закрытия Брокером позиций должен превышать 100%, определяется исходя из минимального количества лотов закрываемых позиций, необходимых для обеспечения достижения Уровн</w:t>
      </w:r>
      <w:r w:rsidR="00E62732" w:rsidRPr="0097138E">
        <w:rPr>
          <w:rFonts w:ascii="Arial" w:hAnsi="Arial" w:cs="Arial"/>
        </w:rPr>
        <w:t>ем</w:t>
      </w:r>
      <w:r w:rsidRPr="0097138E">
        <w:rPr>
          <w:rFonts w:ascii="Arial" w:hAnsi="Arial" w:cs="Arial"/>
        </w:rPr>
        <w:t xml:space="preserve"> покрытия не менее 100%.</w:t>
      </w:r>
    </w:p>
    <w:p w14:paraId="5F96BC86" w14:textId="77777777" w:rsidR="0097138E" w:rsidRDefault="00E62732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97138E">
        <w:rPr>
          <w:rFonts w:ascii="Arial" w:hAnsi="Arial" w:cs="Arial"/>
        </w:rPr>
        <w:t xml:space="preserve">При закрытии позиций, осуществляемом Брокером в результате снижения Единого лимита до </w:t>
      </w:r>
      <w:r w:rsidR="00902207" w:rsidRPr="0097138E">
        <w:rPr>
          <w:rFonts w:ascii="Arial" w:hAnsi="Arial" w:cs="Arial"/>
        </w:rPr>
        <w:t>отрицательного</w:t>
      </w:r>
      <w:r w:rsidR="00D03E44" w:rsidRPr="0097138E">
        <w:rPr>
          <w:rFonts w:ascii="Arial" w:hAnsi="Arial" w:cs="Arial"/>
        </w:rPr>
        <w:t xml:space="preserve"> </w:t>
      </w:r>
      <w:r w:rsidRPr="0097138E">
        <w:rPr>
          <w:rFonts w:ascii="Arial" w:hAnsi="Arial" w:cs="Arial"/>
        </w:rPr>
        <w:t>значения, величина, на которую Единый лимит в результате закрытия Брокером позиций должен достичь положительного значения, определяется исходя из минимального количества лотов закрываемых позиций, необходимых для</w:t>
      </w:r>
      <w:r w:rsidR="0097138E">
        <w:rPr>
          <w:rFonts w:ascii="Arial" w:hAnsi="Arial" w:cs="Arial"/>
        </w:rPr>
        <w:t> </w:t>
      </w:r>
      <w:r w:rsidRPr="0097138E">
        <w:rPr>
          <w:rFonts w:ascii="Arial" w:hAnsi="Arial" w:cs="Arial"/>
        </w:rPr>
        <w:t>обеспечения достижения Единым лимитом положительного значения.</w:t>
      </w:r>
    </w:p>
    <w:p w14:paraId="34CB40E3" w14:textId="77777777" w:rsidR="0097138E" w:rsidRDefault="00E62732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97138E">
        <w:rPr>
          <w:rFonts w:ascii="Arial" w:hAnsi="Arial" w:cs="Arial"/>
        </w:rPr>
        <w:t>В случае невозможности со стороны Брокера осуществить предусмотренные пунктом 3.3</w:t>
      </w:r>
      <w:r w:rsidR="00E37EDC" w:rsidRPr="0097138E">
        <w:rPr>
          <w:rFonts w:ascii="Arial" w:hAnsi="Arial" w:cs="Arial"/>
        </w:rPr>
        <w:t xml:space="preserve"> или 3.8 Условий действия </w:t>
      </w:r>
      <w:r w:rsidRPr="0097138E">
        <w:rPr>
          <w:rFonts w:ascii="Arial" w:hAnsi="Arial" w:cs="Arial"/>
        </w:rPr>
        <w:t>или в случае совершения Клиринговой организацией действий, направленных на закрытие текущей позиции и открытие новой позиции, Клиент возмещает Брокеру все штрафы</w:t>
      </w:r>
      <w:r w:rsidR="00DC3491" w:rsidRPr="0097138E">
        <w:rPr>
          <w:rFonts w:ascii="Arial" w:hAnsi="Arial" w:cs="Arial"/>
        </w:rPr>
        <w:t xml:space="preserve"> </w:t>
      </w:r>
      <w:r w:rsidRPr="0097138E">
        <w:rPr>
          <w:rFonts w:ascii="Arial" w:hAnsi="Arial" w:cs="Arial"/>
        </w:rPr>
        <w:t>/</w:t>
      </w:r>
      <w:r w:rsidR="00DC3491" w:rsidRPr="0097138E">
        <w:rPr>
          <w:rFonts w:ascii="Arial" w:hAnsi="Arial" w:cs="Arial"/>
        </w:rPr>
        <w:t xml:space="preserve"> </w:t>
      </w:r>
      <w:r w:rsidRPr="0097138E">
        <w:rPr>
          <w:rFonts w:ascii="Arial" w:hAnsi="Arial" w:cs="Arial"/>
        </w:rPr>
        <w:t>процентные ставки и</w:t>
      </w:r>
      <w:r w:rsidR="00DC3491" w:rsidRPr="0097138E">
        <w:rPr>
          <w:rFonts w:ascii="Arial" w:hAnsi="Arial" w:cs="Arial"/>
        </w:rPr>
        <w:t>/</w:t>
      </w:r>
      <w:r w:rsidRPr="0097138E">
        <w:rPr>
          <w:rFonts w:ascii="Arial" w:hAnsi="Arial" w:cs="Arial"/>
        </w:rPr>
        <w:t>или иные убытки, которые уплатил Брокер в</w:t>
      </w:r>
      <w:r w:rsidR="0097138E">
        <w:rPr>
          <w:rFonts w:ascii="Arial" w:hAnsi="Arial" w:cs="Arial"/>
        </w:rPr>
        <w:t> </w:t>
      </w:r>
      <w:r w:rsidRPr="0097138E">
        <w:rPr>
          <w:rFonts w:ascii="Arial" w:hAnsi="Arial" w:cs="Arial"/>
        </w:rPr>
        <w:t>результате неисполнения Клиентом открытых позиций.</w:t>
      </w:r>
    </w:p>
    <w:p w14:paraId="748526FE" w14:textId="77777777" w:rsidR="00E62732" w:rsidRPr="0097138E" w:rsidRDefault="00E62732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97138E">
        <w:rPr>
          <w:rFonts w:ascii="Arial" w:hAnsi="Arial" w:cs="Arial"/>
        </w:rPr>
        <w:t xml:space="preserve">Брокер </w:t>
      </w:r>
      <w:r w:rsidR="005059E2" w:rsidRPr="0097138E">
        <w:rPr>
          <w:rFonts w:ascii="Arial" w:hAnsi="Arial" w:cs="Arial"/>
        </w:rPr>
        <w:t>вправе осуществить иные действия для целей исполнения Конверсионных сделок и закрытия позиций Клиента.</w:t>
      </w:r>
    </w:p>
    <w:p w14:paraId="3335D902" w14:textId="77777777" w:rsidR="00D539DB" w:rsidRPr="00E961AE" w:rsidRDefault="00D539DB" w:rsidP="00E37EDC">
      <w:pPr>
        <w:spacing w:line="360" w:lineRule="auto"/>
        <w:jc w:val="both"/>
      </w:pPr>
    </w:p>
    <w:p w14:paraId="33D2E995" w14:textId="77777777" w:rsidR="003030A4" w:rsidRPr="00E961AE" w:rsidRDefault="003030A4" w:rsidP="00E37EDC">
      <w:pPr>
        <w:pStyle w:val="BD1"/>
        <w:pageBreakBefore w:val="0"/>
        <w:spacing w:before="0"/>
        <w:ind w:left="1622" w:hanging="1622"/>
        <w:jc w:val="both"/>
        <w:rPr>
          <w:rFonts w:ascii="Arial" w:hAnsi="Arial" w:cs="Arial"/>
          <w:szCs w:val="24"/>
          <w:lang w:val="ru-RU"/>
        </w:rPr>
      </w:pPr>
      <w:r w:rsidRPr="00E961AE">
        <w:rPr>
          <w:rFonts w:ascii="Arial" w:hAnsi="Arial" w:cs="Arial"/>
          <w:szCs w:val="24"/>
          <w:lang w:val="ru-RU"/>
        </w:rPr>
        <w:t>Основания отказа в исполнении Приказа на совершение сделки на фондовом рынке</w:t>
      </w:r>
    </w:p>
    <w:p w14:paraId="3D57DA63" w14:textId="2D654E4D" w:rsidR="003030A4" w:rsidRPr="00E961AE" w:rsidRDefault="003030A4" w:rsidP="00900C15">
      <w:pPr>
        <w:pStyle w:val="BD12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E961AE">
        <w:rPr>
          <w:rFonts w:ascii="Arial" w:hAnsi="Arial" w:cs="Arial"/>
        </w:rPr>
        <w:t>Брокер вправе по собственному усмотрению без объяснения причин не принимать и</w:t>
      </w:r>
      <w:r w:rsidR="0097138E">
        <w:rPr>
          <w:rFonts w:ascii="Arial" w:hAnsi="Arial" w:cs="Arial"/>
          <w:lang w:val="ru-RU"/>
        </w:rPr>
        <w:t> </w:t>
      </w:r>
      <w:r w:rsidRPr="00E961AE">
        <w:rPr>
          <w:rFonts w:ascii="Arial" w:hAnsi="Arial" w:cs="Arial"/>
        </w:rPr>
        <w:t>не</w:t>
      </w:r>
      <w:r w:rsidR="00E35C2B">
        <w:rPr>
          <w:rFonts w:ascii="Arial" w:hAnsi="Arial" w:cs="Arial"/>
          <w:lang w:val="ru-RU"/>
        </w:rPr>
        <w:t> </w:t>
      </w:r>
      <w:r w:rsidRPr="00E961AE">
        <w:rPr>
          <w:rFonts w:ascii="Arial" w:hAnsi="Arial" w:cs="Arial"/>
        </w:rPr>
        <w:t xml:space="preserve">исполнять </w:t>
      </w:r>
      <w:r w:rsidRPr="00E961AE">
        <w:rPr>
          <w:rFonts w:ascii="Arial" w:hAnsi="Arial" w:cs="Arial"/>
          <w:lang w:val="ru-RU"/>
        </w:rPr>
        <w:t>Приказы</w:t>
      </w:r>
      <w:r w:rsidRPr="00E961AE">
        <w:rPr>
          <w:rFonts w:ascii="Arial" w:hAnsi="Arial" w:cs="Arial"/>
        </w:rPr>
        <w:t xml:space="preserve"> Клиента на совершение </w:t>
      </w:r>
      <w:r w:rsidRPr="00E961AE">
        <w:rPr>
          <w:rFonts w:ascii="Arial" w:hAnsi="Arial" w:cs="Arial"/>
          <w:lang w:val="ru-RU"/>
        </w:rPr>
        <w:t>Конверсионных сделок</w:t>
      </w:r>
      <w:r w:rsidRPr="00E961AE">
        <w:rPr>
          <w:rFonts w:ascii="Arial" w:hAnsi="Arial" w:cs="Arial"/>
        </w:rPr>
        <w:t xml:space="preserve">. </w:t>
      </w:r>
    </w:p>
    <w:p w14:paraId="6E61D8F6" w14:textId="77777777" w:rsidR="003030A4" w:rsidRPr="00E37EDC" w:rsidRDefault="003030A4" w:rsidP="00900C15">
      <w:pPr>
        <w:pStyle w:val="BD12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</w:pPr>
      <w:r w:rsidRPr="00E961AE">
        <w:rPr>
          <w:rFonts w:ascii="Arial" w:hAnsi="Arial" w:cs="Arial"/>
          <w:lang w:val="ru-RU"/>
        </w:rPr>
        <w:t>Иные основания отказа в исполнении Приказов определены Регламентом.</w:t>
      </w:r>
    </w:p>
    <w:p w14:paraId="3ACD3CC5" w14:textId="77777777" w:rsidR="00E37EDC" w:rsidRPr="00E961AE" w:rsidRDefault="00E37EDC" w:rsidP="00E37EDC">
      <w:pPr>
        <w:pStyle w:val="BD12"/>
        <w:numPr>
          <w:ilvl w:val="0"/>
          <w:numId w:val="0"/>
        </w:numPr>
        <w:tabs>
          <w:tab w:val="clear" w:pos="1134"/>
        </w:tabs>
        <w:spacing w:before="0"/>
      </w:pPr>
    </w:p>
    <w:p w14:paraId="6EA11E84" w14:textId="77777777" w:rsidR="00C40551" w:rsidRPr="00E961AE" w:rsidRDefault="00C40551" w:rsidP="00E37EDC">
      <w:pPr>
        <w:pStyle w:val="BD1"/>
        <w:pageBreakBefore w:val="0"/>
        <w:spacing w:before="0"/>
        <w:ind w:left="1622" w:hanging="1622"/>
        <w:jc w:val="both"/>
        <w:rPr>
          <w:rFonts w:ascii="Arial" w:hAnsi="Arial" w:cs="Arial"/>
          <w:szCs w:val="24"/>
          <w:lang w:val="ru-RU"/>
        </w:rPr>
      </w:pPr>
      <w:r w:rsidRPr="00E961AE">
        <w:rPr>
          <w:rFonts w:ascii="Arial" w:hAnsi="Arial" w:cs="Arial"/>
          <w:szCs w:val="24"/>
          <w:lang w:val="ru-RU"/>
        </w:rPr>
        <w:lastRenderedPageBreak/>
        <w:t>Вознаграждение брокера и оплата расходов</w:t>
      </w:r>
    </w:p>
    <w:p w14:paraId="361C9CB3" w14:textId="2986D471" w:rsidR="005F5D7F" w:rsidRPr="00E961AE" w:rsidRDefault="00C40551" w:rsidP="00900C15">
      <w:pPr>
        <w:pStyle w:val="BD12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E961AE">
        <w:rPr>
          <w:rFonts w:ascii="Arial" w:hAnsi="Arial" w:cs="Arial"/>
        </w:rPr>
        <w:t xml:space="preserve">Размер Вознаграждения Брокера за совершение </w:t>
      </w:r>
      <w:r w:rsidR="001358DA" w:rsidRPr="00E961AE">
        <w:rPr>
          <w:rFonts w:ascii="Arial" w:hAnsi="Arial" w:cs="Arial"/>
        </w:rPr>
        <w:t>Конверсионных</w:t>
      </w:r>
      <w:r w:rsidRPr="00E961AE">
        <w:rPr>
          <w:rFonts w:ascii="Arial" w:hAnsi="Arial" w:cs="Arial"/>
        </w:rPr>
        <w:t xml:space="preserve"> сделок определяется в</w:t>
      </w:r>
      <w:r w:rsidR="00E35C2B">
        <w:rPr>
          <w:rFonts w:ascii="Arial" w:hAnsi="Arial" w:cs="Arial"/>
          <w:lang w:val="ru-RU"/>
        </w:rPr>
        <w:t> </w:t>
      </w:r>
      <w:r w:rsidRPr="00E961AE">
        <w:rPr>
          <w:rFonts w:ascii="Arial" w:hAnsi="Arial" w:cs="Arial"/>
        </w:rPr>
        <w:t xml:space="preserve">соответствии с Приложением №2 к </w:t>
      </w:r>
      <w:r w:rsidR="004217A8" w:rsidRPr="00E961AE">
        <w:rPr>
          <w:rFonts w:ascii="Arial" w:hAnsi="Arial" w:cs="Arial"/>
        </w:rPr>
        <w:t>Регламенту</w:t>
      </w:r>
      <w:r w:rsidRPr="00E961AE">
        <w:rPr>
          <w:rFonts w:ascii="Arial" w:hAnsi="Arial" w:cs="Arial"/>
        </w:rPr>
        <w:t>.</w:t>
      </w:r>
    </w:p>
    <w:p w14:paraId="02B4447D" w14:textId="77777777" w:rsidR="001358DA" w:rsidRPr="00E961AE" w:rsidRDefault="005F5D7F" w:rsidP="00900C15">
      <w:pPr>
        <w:pStyle w:val="BD12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E961AE">
        <w:rPr>
          <w:rFonts w:ascii="Arial" w:hAnsi="Arial" w:cs="Arial"/>
        </w:rPr>
        <w:t xml:space="preserve">Для целей расчета Вознаграждений </w:t>
      </w:r>
      <w:r w:rsidR="00341924" w:rsidRPr="00E961AE">
        <w:rPr>
          <w:rFonts w:ascii="Arial" w:hAnsi="Arial" w:cs="Arial"/>
        </w:rPr>
        <w:t xml:space="preserve">Брокера </w:t>
      </w:r>
      <w:r w:rsidRPr="00E961AE">
        <w:rPr>
          <w:rFonts w:ascii="Arial" w:hAnsi="Arial" w:cs="Arial"/>
        </w:rPr>
        <w:t>сумма Конверсионной сделки определяется в рублях по цене ее совершения.</w:t>
      </w:r>
    </w:p>
    <w:p w14:paraId="58B4317F" w14:textId="77777777" w:rsidR="009607BD" w:rsidRPr="00E37EDC" w:rsidRDefault="00C40551" w:rsidP="00900C15">
      <w:pPr>
        <w:pStyle w:val="BD12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E961AE">
        <w:rPr>
          <w:rFonts w:ascii="Arial" w:hAnsi="Arial" w:cs="Arial"/>
        </w:rPr>
        <w:t xml:space="preserve">Оплата </w:t>
      </w:r>
      <w:r w:rsidR="009D74E1" w:rsidRPr="00E961AE">
        <w:rPr>
          <w:rFonts w:ascii="Arial" w:hAnsi="Arial" w:cs="Arial"/>
        </w:rPr>
        <w:t>В</w:t>
      </w:r>
      <w:r w:rsidRPr="00E961AE">
        <w:rPr>
          <w:rFonts w:ascii="Arial" w:hAnsi="Arial" w:cs="Arial"/>
        </w:rPr>
        <w:t>ознаграждени</w:t>
      </w:r>
      <w:r w:rsidR="009D74E1" w:rsidRPr="00E961AE">
        <w:rPr>
          <w:rFonts w:ascii="Arial" w:hAnsi="Arial" w:cs="Arial"/>
        </w:rPr>
        <w:t>я</w:t>
      </w:r>
      <w:r w:rsidRPr="00E961AE">
        <w:rPr>
          <w:rFonts w:ascii="Arial" w:hAnsi="Arial" w:cs="Arial"/>
        </w:rPr>
        <w:t xml:space="preserve"> Брокера за совершение </w:t>
      </w:r>
      <w:r w:rsidR="001358DA" w:rsidRPr="00E961AE">
        <w:rPr>
          <w:rFonts w:ascii="Arial" w:hAnsi="Arial" w:cs="Arial"/>
        </w:rPr>
        <w:t>Конверсионных</w:t>
      </w:r>
      <w:r w:rsidRPr="00E961AE">
        <w:rPr>
          <w:rFonts w:ascii="Arial" w:hAnsi="Arial" w:cs="Arial"/>
        </w:rPr>
        <w:t xml:space="preserve"> сделок и </w:t>
      </w:r>
      <w:r w:rsidR="001358DA" w:rsidRPr="00E961AE">
        <w:rPr>
          <w:rFonts w:ascii="Arial" w:hAnsi="Arial" w:cs="Arial"/>
        </w:rPr>
        <w:t xml:space="preserve">возмещение </w:t>
      </w:r>
      <w:r w:rsidRPr="00E961AE">
        <w:rPr>
          <w:rFonts w:ascii="Arial" w:hAnsi="Arial" w:cs="Arial"/>
        </w:rPr>
        <w:t xml:space="preserve">расходов, понесенных Брокером при исполнении </w:t>
      </w:r>
      <w:r w:rsidR="001358DA" w:rsidRPr="00E961AE">
        <w:rPr>
          <w:rFonts w:ascii="Arial" w:hAnsi="Arial" w:cs="Arial"/>
        </w:rPr>
        <w:t>Конверсионных</w:t>
      </w:r>
      <w:r w:rsidRPr="00E961AE">
        <w:rPr>
          <w:rFonts w:ascii="Arial" w:hAnsi="Arial" w:cs="Arial"/>
        </w:rPr>
        <w:t xml:space="preserve"> сделок, производится Клиентом в порядке, установленном </w:t>
      </w:r>
      <w:r w:rsidR="004217A8" w:rsidRPr="00E961AE">
        <w:rPr>
          <w:rFonts w:ascii="Arial" w:hAnsi="Arial" w:cs="Arial"/>
        </w:rPr>
        <w:t>Договором обслуживания</w:t>
      </w:r>
      <w:r w:rsidR="00802610" w:rsidRPr="00E961AE">
        <w:rPr>
          <w:rFonts w:ascii="Arial" w:hAnsi="Arial" w:cs="Arial"/>
          <w:lang w:val="ru-RU"/>
        </w:rPr>
        <w:t>,</w:t>
      </w:r>
      <w:r w:rsidR="004217A8" w:rsidRPr="00E961AE">
        <w:rPr>
          <w:rFonts w:ascii="Arial" w:hAnsi="Arial" w:cs="Arial"/>
        </w:rPr>
        <w:t xml:space="preserve"> </w:t>
      </w:r>
      <w:r w:rsidRPr="00E961AE">
        <w:rPr>
          <w:rFonts w:ascii="Arial" w:hAnsi="Arial" w:cs="Arial"/>
        </w:rPr>
        <w:t xml:space="preserve">за счет Денежных </w:t>
      </w:r>
      <w:r w:rsidR="00D03E44">
        <w:rPr>
          <w:rFonts w:ascii="Arial" w:hAnsi="Arial" w:cs="Arial"/>
          <w:lang w:val="ru-RU"/>
        </w:rPr>
        <w:t>Средств</w:t>
      </w:r>
      <w:r w:rsidRPr="00E961AE">
        <w:rPr>
          <w:rFonts w:ascii="Arial" w:hAnsi="Arial" w:cs="Arial"/>
        </w:rPr>
        <w:t>, учитываемых на Брокерско</w:t>
      </w:r>
      <w:r w:rsidR="00F20C75" w:rsidRPr="00E961AE">
        <w:rPr>
          <w:rFonts w:ascii="Arial" w:hAnsi="Arial" w:cs="Arial"/>
        </w:rPr>
        <w:t>м</w:t>
      </w:r>
      <w:r w:rsidRPr="00E961AE">
        <w:rPr>
          <w:rFonts w:ascii="Arial" w:hAnsi="Arial" w:cs="Arial"/>
        </w:rPr>
        <w:t xml:space="preserve"> счет</w:t>
      </w:r>
      <w:r w:rsidR="00F20C75" w:rsidRPr="00E961AE">
        <w:rPr>
          <w:rFonts w:ascii="Arial" w:hAnsi="Arial" w:cs="Arial"/>
        </w:rPr>
        <w:t>е</w:t>
      </w:r>
      <w:r w:rsidRPr="00E961AE">
        <w:rPr>
          <w:rFonts w:ascii="Arial" w:hAnsi="Arial" w:cs="Arial"/>
        </w:rPr>
        <w:t xml:space="preserve"> Клиента.</w:t>
      </w:r>
      <w:r w:rsidR="00080175" w:rsidRPr="00E961AE">
        <w:rPr>
          <w:rFonts w:ascii="Arial" w:hAnsi="Arial" w:cs="Arial"/>
          <w:lang w:val="ru-RU"/>
        </w:rPr>
        <w:t xml:space="preserve"> </w:t>
      </w:r>
    </w:p>
    <w:sectPr w:rsidR="009607BD" w:rsidRPr="00E37EDC" w:rsidSect="0058640F">
      <w:headerReference w:type="default" r:id="rId8"/>
      <w:pgSz w:w="12240" w:h="15840"/>
      <w:pgMar w:top="567" w:right="851" w:bottom="567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095F53" w14:textId="77777777" w:rsidR="006A1CFD" w:rsidRDefault="006A1CFD">
      <w:r>
        <w:separator/>
      </w:r>
    </w:p>
  </w:endnote>
  <w:endnote w:type="continuationSeparator" w:id="0">
    <w:p w14:paraId="6C5DB671" w14:textId="77777777" w:rsidR="006A1CFD" w:rsidRDefault="006A1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625432" w14:textId="77777777" w:rsidR="006A1CFD" w:rsidRDefault="006A1CFD">
      <w:r>
        <w:separator/>
      </w:r>
    </w:p>
  </w:footnote>
  <w:footnote w:type="continuationSeparator" w:id="0">
    <w:p w14:paraId="587C2FBB" w14:textId="77777777" w:rsidR="006A1CFD" w:rsidRDefault="006A1C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740" w:type="dxa"/>
      <w:tblLook w:val="04A0" w:firstRow="1" w:lastRow="0" w:firstColumn="1" w:lastColumn="0" w:noHBand="0" w:noVBand="1"/>
    </w:tblPr>
    <w:tblGrid>
      <w:gridCol w:w="2518"/>
      <w:gridCol w:w="8222"/>
    </w:tblGrid>
    <w:tr w:rsidR="00A71183" w:rsidRPr="00524044" w14:paraId="5E27BF98" w14:textId="77777777" w:rsidTr="00524044">
      <w:tc>
        <w:tcPr>
          <w:tcW w:w="2518" w:type="dxa"/>
          <w:shd w:val="clear" w:color="auto" w:fill="auto"/>
        </w:tcPr>
        <w:p w14:paraId="0CD0CB6E" w14:textId="7FBAF37E" w:rsidR="00A71183" w:rsidRPr="00524044" w:rsidRDefault="008C6ACA" w:rsidP="00E34BAE">
          <w:pPr>
            <w:tabs>
              <w:tab w:val="clear" w:pos="1134"/>
              <w:tab w:val="center" w:pos="4153"/>
              <w:tab w:val="right" w:pos="8306"/>
            </w:tabs>
            <w:rPr>
              <w:rFonts w:ascii="Arial" w:hAnsi="Arial" w:cs="Arial"/>
              <w:sz w:val="20"/>
              <w:szCs w:val="20"/>
              <w:lang w:eastAsia="ru-RU"/>
            </w:rPr>
          </w:pPr>
          <w:r w:rsidRPr="00524044">
            <w:rPr>
              <w:rFonts w:ascii="Arial" w:hAnsi="Arial" w:cs="Arial"/>
              <w:noProof/>
              <w:sz w:val="20"/>
              <w:szCs w:val="20"/>
              <w:lang w:eastAsia="ru-RU"/>
            </w:rPr>
            <w:drawing>
              <wp:inline distT="0" distB="0" distL="0" distR="0" wp14:anchorId="02CCA9EF" wp14:editId="572D4B9F">
                <wp:extent cx="1081405" cy="23876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405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2" w:type="dxa"/>
          <w:shd w:val="clear" w:color="auto" w:fill="auto"/>
        </w:tcPr>
        <w:p w14:paraId="4118F362" w14:textId="77777777" w:rsidR="00A71183" w:rsidRPr="00E37EDC" w:rsidRDefault="00A71183" w:rsidP="00E34BAE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ascii="Arial" w:eastAsia="Calibri" w:hAnsi="Arial" w:cs="Arial"/>
              <w:i/>
              <w:sz w:val="16"/>
              <w:szCs w:val="16"/>
              <w:lang w:eastAsia="ru-RU"/>
            </w:rPr>
          </w:pPr>
          <w:r w:rsidRPr="00524044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 xml:space="preserve">Приложение №6 к Регламенту </w:t>
          </w:r>
          <w:r w:rsidR="00E37EDC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оказания услуг на финансовых рынках</w:t>
          </w:r>
        </w:p>
        <w:p w14:paraId="753DC7D2" w14:textId="77777777" w:rsidR="00A71183" w:rsidRPr="00524044" w:rsidRDefault="00A71183" w:rsidP="00A71183">
          <w:pPr>
            <w:tabs>
              <w:tab w:val="center" w:pos="4153"/>
              <w:tab w:val="right" w:pos="8306"/>
            </w:tabs>
            <w:jc w:val="right"/>
            <w:rPr>
              <w:rFonts w:ascii="Arial" w:hAnsi="Arial" w:cs="Arial"/>
              <w:sz w:val="16"/>
              <w:szCs w:val="16"/>
              <w:lang w:eastAsia="ru-RU"/>
            </w:rPr>
          </w:pPr>
          <w:r w:rsidRPr="00524044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Условия совершения Конверсионных сделок</w:t>
          </w:r>
        </w:p>
      </w:tc>
    </w:tr>
  </w:tbl>
  <w:p w14:paraId="35EE113F" w14:textId="77777777" w:rsidR="00A71183" w:rsidRDefault="00A71183" w:rsidP="00A71183">
    <w:pPr>
      <w:pStyle w:val="a5"/>
      <w:rPr>
        <w:rFonts w:ascii="Arial" w:hAnsi="Arial" w:cs="Arial"/>
        <w:sz w:val="8"/>
        <w:szCs w:val="8"/>
        <w:lang w:val="en-US"/>
      </w:rPr>
    </w:pPr>
  </w:p>
  <w:p w14:paraId="09186E5D" w14:textId="77777777" w:rsidR="00E37EDC" w:rsidRDefault="00E37EDC" w:rsidP="00A71183">
    <w:pPr>
      <w:pStyle w:val="a5"/>
      <w:rPr>
        <w:rFonts w:ascii="Arial" w:hAnsi="Arial" w:cs="Arial"/>
        <w:sz w:val="8"/>
        <w:szCs w:val="8"/>
      </w:rPr>
    </w:pPr>
  </w:p>
  <w:p w14:paraId="094E9C69" w14:textId="77777777" w:rsidR="00BD2867" w:rsidRPr="00BD2867" w:rsidRDefault="00BD2867" w:rsidP="00A71183">
    <w:pPr>
      <w:pStyle w:val="a5"/>
      <w:rPr>
        <w:rFonts w:ascii="Arial" w:hAnsi="Arial" w:cs="Arial"/>
        <w:sz w:val="8"/>
        <w:szCs w:val="8"/>
      </w:rPr>
    </w:pPr>
  </w:p>
  <w:p w14:paraId="27D32B95" w14:textId="77777777" w:rsidR="00125F6B" w:rsidRPr="00524044" w:rsidRDefault="00125F6B" w:rsidP="00A71183">
    <w:pPr>
      <w:pStyle w:val="a5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1254412D"/>
    <w:multiLevelType w:val="hybridMultilevel"/>
    <w:tmpl w:val="252C6A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EDC032B"/>
    <w:multiLevelType w:val="multilevel"/>
    <w:tmpl w:val="006CB22C"/>
    <w:lvl w:ilvl="0">
      <w:start w:val="4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Arial" w:hAnsi="Arial" w:cs="Arial" w:hint="default"/>
        <w:b/>
        <w:lang w:val="ru-RU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484A0BAF"/>
    <w:multiLevelType w:val="multilevel"/>
    <w:tmpl w:val="93A6CF8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12F48F0"/>
    <w:multiLevelType w:val="multilevel"/>
    <w:tmpl w:val="E5DCB56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9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5D4F7335"/>
    <w:multiLevelType w:val="multilevel"/>
    <w:tmpl w:val="FCB2D1F2"/>
    <w:numStyleLink w:val="3"/>
  </w:abstractNum>
  <w:abstractNum w:abstractNumId="11" w15:restartNumberingAfterBreak="0">
    <w:nsid w:val="71A76D97"/>
    <w:multiLevelType w:val="multilevel"/>
    <w:tmpl w:val="23664FA4"/>
    <w:lvl w:ilvl="0">
      <w:start w:val="1"/>
      <w:numFmt w:val="decimal"/>
      <w:pStyle w:val="2"/>
      <w:lvlText w:val="СТАТЬЯ %1."/>
      <w:lvlJc w:val="left"/>
      <w:pPr>
        <w:tabs>
          <w:tab w:val="num" w:pos="3142"/>
        </w:tabs>
        <w:ind w:left="3142" w:hanging="1440"/>
      </w:pPr>
      <w:rPr>
        <w:rFonts w:ascii="Arial" w:hAnsi="Arial" w:cs="Arial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39036EC"/>
    <w:multiLevelType w:val="hybridMultilevel"/>
    <w:tmpl w:val="4F363228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791E3781"/>
    <w:multiLevelType w:val="multilevel"/>
    <w:tmpl w:val="FCB2D1F2"/>
    <w:styleLink w:val="3"/>
    <w:lvl w:ilvl="0">
      <w:start w:val="5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4"/>
  </w:num>
  <w:num w:numId="8">
    <w:abstractNumId w:val="3"/>
  </w:num>
  <w:num w:numId="9">
    <w:abstractNumId w:val="10"/>
    <w:lvlOverride w:ilvl="1">
      <w:lvl w:ilvl="1">
        <w:start w:val="1"/>
        <w:numFmt w:val="decimal"/>
        <w:lvlText w:val="%1.%2."/>
        <w:lvlJc w:val="left"/>
        <w:pPr>
          <w:ind w:left="1440" w:hanging="720"/>
        </w:pPr>
        <w:rPr>
          <w:rFonts w:hint="default"/>
          <w:b/>
        </w:rPr>
      </w:lvl>
    </w:lvlOverride>
  </w:num>
  <w:num w:numId="10">
    <w:abstractNumId w:val="13"/>
  </w:num>
  <w:num w:numId="11">
    <w:abstractNumId w:val="2"/>
  </w:num>
  <w:num w:numId="12">
    <w:abstractNumId w:val="7"/>
  </w:num>
  <w:num w:numId="13">
    <w:abstractNumId w:val="12"/>
  </w:num>
  <w:num w:numId="14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395"/>
    <w:rsid w:val="0001230D"/>
    <w:rsid w:val="00023789"/>
    <w:rsid w:val="00031876"/>
    <w:rsid w:val="0004080F"/>
    <w:rsid w:val="00040B09"/>
    <w:rsid w:val="000477AB"/>
    <w:rsid w:val="00051484"/>
    <w:rsid w:val="00055460"/>
    <w:rsid w:val="000561C5"/>
    <w:rsid w:val="000602D0"/>
    <w:rsid w:val="00060C93"/>
    <w:rsid w:val="000711A6"/>
    <w:rsid w:val="0007374D"/>
    <w:rsid w:val="0007673A"/>
    <w:rsid w:val="00080175"/>
    <w:rsid w:val="00085497"/>
    <w:rsid w:val="000A1116"/>
    <w:rsid w:val="000A243A"/>
    <w:rsid w:val="000A58A9"/>
    <w:rsid w:val="000A6C62"/>
    <w:rsid w:val="000B01B6"/>
    <w:rsid w:val="000C0EA6"/>
    <w:rsid w:val="000D1D6D"/>
    <w:rsid w:val="000D5109"/>
    <w:rsid w:val="000E3344"/>
    <w:rsid w:val="000E5F44"/>
    <w:rsid w:val="000E75CB"/>
    <w:rsid w:val="0010225D"/>
    <w:rsid w:val="001047F4"/>
    <w:rsid w:val="00104F42"/>
    <w:rsid w:val="00105064"/>
    <w:rsid w:val="0011269E"/>
    <w:rsid w:val="001126C5"/>
    <w:rsid w:val="00117EBC"/>
    <w:rsid w:val="00120A6B"/>
    <w:rsid w:val="00125F6B"/>
    <w:rsid w:val="001354A1"/>
    <w:rsid w:val="001358DA"/>
    <w:rsid w:val="001414CA"/>
    <w:rsid w:val="00141AD1"/>
    <w:rsid w:val="00153CC3"/>
    <w:rsid w:val="00164F46"/>
    <w:rsid w:val="00172A95"/>
    <w:rsid w:val="00173F6A"/>
    <w:rsid w:val="00187961"/>
    <w:rsid w:val="00191BF9"/>
    <w:rsid w:val="001A0842"/>
    <w:rsid w:val="001A115C"/>
    <w:rsid w:val="001A4843"/>
    <w:rsid w:val="001C37B1"/>
    <w:rsid w:val="001D4C91"/>
    <w:rsid w:val="001E3AB8"/>
    <w:rsid w:val="001E73E7"/>
    <w:rsid w:val="001F4D86"/>
    <w:rsid w:val="001F50A4"/>
    <w:rsid w:val="001F62B2"/>
    <w:rsid w:val="002043D7"/>
    <w:rsid w:val="0021447B"/>
    <w:rsid w:val="00233F6C"/>
    <w:rsid w:val="002415C2"/>
    <w:rsid w:val="002504B2"/>
    <w:rsid w:val="0025180E"/>
    <w:rsid w:val="00260B5A"/>
    <w:rsid w:val="00262091"/>
    <w:rsid w:val="00262E0E"/>
    <w:rsid w:val="00285498"/>
    <w:rsid w:val="00287471"/>
    <w:rsid w:val="00287C64"/>
    <w:rsid w:val="002A31F2"/>
    <w:rsid w:val="002A367E"/>
    <w:rsid w:val="002B0EFC"/>
    <w:rsid w:val="002B1D10"/>
    <w:rsid w:val="002B21D7"/>
    <w:rsid w:val="002B5597"/>
    <w:rsid w:val="002B7338"/>
    <w:rsid w:val="002B7356"/>
    <w:rsid w:val="002C4549"/>
    <w:rsid w:val="002C4BCE"/>
    <w:rsid w:val="002C5643"/>
    <w:rsid w:val="002D4DF9"/>
    <w:rsid w:val="002E0913"/>
    <w:rsid w:val="002E0DEC"/>
    <w:rsid w:val="002E5A1C"/>
    <w:rsid w:val="002F1376"/>
    <w:rsid w:val="002F6F78"/>
    <w:rsid w:val="003030A4"/>
    <w:rsid w:val="00312AF7"/>
    <w:rsid w:val="0032695F"/>
    <w:rsid w:val="00337395"/>
    <w:rsid w:val="00340CD5"/>
    <w:rsid w:val="00341924"/>
    <w:rsid w:val="00346CA0"/>
    <w:rsid w:val="003522FC"/>
    <w:rsid w:val="00360221"/>
    <w:rsid w:val="0036445B"/>
    <w:rsid w:val="00374601"/>
    <w:rsid w:val="00381598"/>
    <w:rsid w:val="003851AA"/>
    <w:rsid w:val="00395901"/>
    <w:rsid w:val="003A7155"/>
    <w:rsid w:val="003B6642"/>
    <w:rsid w:val="003C0A0A"/>
    <w:rsid w:val="003C223C"/>
    <w:rsid w:val="003C5722"/>
    <w:rsid w:val="003C5E3C"/>
    <w:rsid w:val="003D21CA"/>
    <w:rsid w:val="003D36E1"/>
    <w:rsid w:val="003D5D11"/>
    <w:rsid w:val="003F2494"/>
    <w:rsid w:val="00401EA3"/>
    <w:rsid w:val="004064F1"/>
    <w:rsid w:val="00412654"/>
    <w:rsid w:val="0041314E"/>
    <w:rsid w:val="00417ECE"/>
    <w:rsid w:val="004206C1"/>
    <w:rsid w:val="004217A8"/>
    <w:rsid w:val="004367E0"/>
    <w:rsid w:val="00442218"/>
    <w:rsid w:val="00452D18"/>
    <w:rsid w:val="0046064F"/>
    <w:rsid w:val="00461F04"/>
    <w:rsid w:val="00465543"/>
    <w:rsid w:val="00475FED"/>
    <w:rsid w:val="0048270D"/>
    <w:rsid w:val="004A178F"/>
    <w:rsid w:val="004A66A1"/>
    <w:rsid w:val="004C0417"/>
    <w:rsid w:val="004C0475"/>
    <w:rsid w:val="004D36F7"/>
    <w:rsid w:val="004D7726"/>
    <w:rsid w:val="004E2398"/>
    <w:rsid w:val="004E6233"/>
    <w:rsid w:val="004F71BE"/>
    <w:rsid w:val="004F7699"/>
    <w:rsid w:val="005059E2"/>
    <w:rsid w:val="005063BF"/>
    <w:rsid w:val="0050736D"/>
    <w:rsid w:val="00524044"/>
    <w:rsid w:val="00525CFF"/>
    <w:rsid w:val="00530A3E"/>
    <w:rsid w:val="005359DC"/>
    <w:rsid w:val="00544A9C"/>
    <w:rsid w:val="005579FA"/>
    <w:rsid w:val="00563153"/>
    <w:rsid w:val="00563A44"/>
    <w:rsid w:val="005730B0"/>
    <w:rsid w:val="005770CD"/>
    <w:rsid w:val="00581DC8"/>
    <w:rsid w:val="0058640F"/>
    <w:rsid w:val="0059055F"/>
    <w:rsid w:val="00592AE3"/>
    <w:rsid w:val="0059483A"/>
    <w:rsid w:val="005C58BC"/>
    <w:rsid w:val="005D2BB7"/>
    <w:rsid w:val="005E43FC"/>
    <w:rsid w:val="005F1633"/>
    <w:rsid w:val="005F57BF"/>
    <w:rsid w:val="005F5D7F"/>
    <w:rsid w:val="00607270"/>
    <w:rsid w:val="0061541F"/>
    <w:rsid w:val="006372F9"/>
    <w:rsid w:val="006430DF"/>
    <w:rsid w:val="00651F5D"/>
    <w:rsid w:val="00654216"/>
    <w:rsid w:val="00661C9A"/>
    <w:rsid w:val="00665328"/>
    <w:rsid w:val="00680690"/>
    <w:rsid w:val="00683F56"/>
    <w:rsid w:val="00684731"/>
    <w:rsid w:val="006A17D1"/>
    <w:rsid w:val="006A1CFD"/>
    <w:rsid w:val="006B331F"/>
    <w:rsid w:val="006B431B"/>
    <w:rsid w:val="006C1525"/>
    <w:rsid w:val="006C6294"/>
    <w:rsid w:val="006C688A"/>
    <w:rsid w:val="006D3A7D"/>
    <w:rsid w:val="006D4835"/>
    <w:rsid w:val="006D7A62"/>
    <w:rsid w:val="006E0C85"/>
    <w:rsid w:val="006E3AB7"/>
    <w:rsid w:val="006E7B15"/>
    <w:rsid w:val="00702244"/>
    <w:rsid w:val="00703B7D"/>
    <w:rsid w:val="00713BE0"/>
    <w:rsid w:val="00714424"/>
    <w:rsid w:val="007164BE"/>
    <w:rsid w:val="007214AF"/>
    <w:rsid w:val="00727E8E"/>
    <w:rsid w:val="00740A37"/>
    <w:rsid w:val="00742789"/>
    <w:rsid w:val="0074433F"/>
    <w:rsid w:val="0074745F"/>
    <w:rsid w:val="007532C5"/>
    <w:rsid w:val="00760CB7"/>
    <w:rsid w:val="007630F8"/>
    <w:rsid w:val="00771204"/>
    <w:rsid w:val="00773162"/>
    <w:rsid w:val="00793571"/>
    <w:rsid w:val="00795517"/>
    <w:rsid w:val="007A6869"/>
    <w:rsid w:val="007A7E05"/>
    <w:rsid w:val="007B2186"/>
    <w:rsid w:val="007B426A"/>
    <w:rsid w:val="007C4647"/>
    <w:rsid w:val="007D6BFC"/>
    <w:rsid w:val="007E2A67"/>
    <w:rsid w:val="007E58F0"/>
    <w:rsid w:val="007F447C"/>
    <w:rsid w:val="00802610"/>
    <w:rsid w:val="00802730"/>
    <w:rsid w:val="00807857"/>
    <w:rsid w:val="00812D6B"/>
    <w:rsid w:val="0081554E"/>
    <w:rsid w:val="008338BB"/>
    <w:rsid w:val="00836B7D"/>
    <w:rsid w:val="0084482D"/>
    <w:rsid w:val="008528B0"/>
    <w:rsid w:val="00863DF6"/>
    <w:rsid w:val="00866411"/>
    <w:rsid w:val="00876D18"/>
    <w:rsid w:val="0087702D"/>
    <w:rsid w:val="0087792F"/>
    <w:rsid w:val="00881F14"/>
    <w:rsid w:val="00891F29"/>
    <w:rsid w:val="00892CC2"/>
    <w:rsid w:val="008A5F4A"/>
    <w:rsid w:val="008B7292"/>
    <w:rsid w:val="008C00DA"/>
    <w:rsid w:val="008C6ACA"/>
    <w:rsid w:val="008D2551"/>
    <w:rsid w:val="008D38D0"/>
    <w:rsid w:val="008F119D"/>
    <w:rsid w:val="008F2884"/>
    <w:rsid w:val="00900B32"/>
    <w:rsid w:val="00900C15"/>
    <w:rsid w:val="00902207"/>
    <w:rsid w:val="009129BD"/>
    <w:rsid w:val="009138B6"/>
    <w:rsid w:val="009200A2"/>
    <w:rsid w:val="009239A8"/>
    <w:rsid w:val="00934BC6"/>
    <w:rsid w:val="00936E73"/>
    <w:rsid w:val="009423FC"/>
    <w:rsid w:val="00943A5A"/>
    <w:rsid w:val="0095582D"/>
    <w:rsid w:val="00957B69"/>
    <w:rsid w:val="009607BD"/>
    <w:rsid w:val="0097138E"/>
    <w:rsid w:val="009775BB"/>
    <w:rsid w:val="00977B3A"/>
    <w:rsid w:val="00982EA9"/>
    <w:rsid w:val="00986009"/>
    <w:rsid w:val="009926B9"/>
    <w:rsid w:val="0099563C"/>
    <w:rsid w:val="009A09B7"/>
    <w:rsid w:val="009B64EF"/>
    <w:rsid w:val="009D0549"/>
    <w:rsid w:val="009D2818"/>
    <w:rsid w:val="009D4847"/>
    <w:rsid w:val="009D60E7"/>
    <w:rsid w:val="009D74E1"/>
    <w:rsid w:val="009E3827"/>
    <w:rsid w:val="009E461A"/>
    <w:rsid w:val="009E5699"/>
    <w:rsid w:val="009E7A66"/>
    <w:rsid w:val="00A04990"/>
    <w:rsid w:val="00A1137F"/>
    <w:rsid w:val="00A1161D"/>
    <w:rsid w:val="00A11BDB"/>
    <w:rsid w:val="00A12AB4"/>
    <w:rsid w:val="00A176F1"/>
    <w:rsid w:val="00A20565"/>
    <w:rsid w:val="00A22EA5"/>
    <w:rsid w:val="00A40232"/>
    <w:rsid w:val="00A40615"/>
    <w:rsid w:val="00A40988"/>
    <w:rsid w:val="00A44EEA"/>
    <w:rsid w:val="00A6258A"/>
    <w:rsid w:val="00A6707D"/>
    <w:rsid w:val="00A675BF"/>
    <w:rsid w:val="00A71183"/>
    <w:rsid w:val="00A86F56"/>
    <w:rsid w:val="00AB7759"/>
    <w:rsid w:val="00AC47EE"/>
    <w:rsid w:val="00AD04AA"/>
    <w:rsid w:val="00AD13A1"/>
    <w:rsid w:val="00AD2AE2"/>
    <w:rsid w:val="00AD2B98"/>
    <w:rsid w:val="00AE00D3"/>
    <w:rsid w:val="00AE24A6"/>
    <w:rsid w:val="00AE4939"/>
    <w:rsid w:val="00AE5F5D"/>
    <w:rsid w:val="00AF03A8"/>
    <w:rsid w:val="00AF1074"/>
    <w:rsid w:val="00AF5D13"/>
    <w:rsid w:val="00B05803"/>
    <w:rsid w:val="00B070E7"/>
    <w:rsid w:val="00B07FD3"/>
    <w:rsid w:val="00B13D9F"/>
    <w:rsid w:val="00B144D7"/>
    <w:rsid w:val="00B20C10"/>
    <w:rsid w:val="00B22F22"/>
    <w:rsid w:val="00B241BF"/>
    <w:rsid w:val="00B2731F"/>
    <w:rsid w:val="00B3784C"/>
    <w:rsid w:val="00B566D8"/>
    <w:rsid w:val="00B60B0C"/>
    <w:rsid w:val="00B67CD6"/>
    <w:rsid w:val="00B70929"/>
    <w:rsid w:val="00B723C8"/>
    <w:rsid w:val="00B773D6"/>
    <w:rsid w:val="00B93013"/>
    <w:rsid w:val="00B93492"/>
    <w:rsid w:val="00BB1FB1"/>
    <w:rsid w:val="00BB2F54"/>
    <w:rsid w:val="00BB4E68"/>
    <w:rsid w:val="00BD0F3E"/>
    <w:rsid w:val="00BD2867"/>
    <w:rsid w:val="00BD4ECB"/>
    <w:rsid w:val="00BE4979"/>
    <w:rsid w:val="00BE4F97"/>
    <w:rsid w:val="00BE50B2"/>
    <w:rsid w:val="00BE560A"/>
    <w:rsid w:val="00BF0844"/>
    <w:rsid w:val="00C03C69"/>
    <w:rsid w:val="00C03F2D"/>
    <w:rsid w:val="00C14CFA"/>
    <w:rsid w:val="00C15E1F"/>
    <w:rsid w:val="00C216E6"/>
    <w:rsid w:val="00C24F06"/>
    <w:rsid w:val="00C40551"/>
    <w:rsid w:val="00C446DD"/>
    <w:rsid w:val="00C51E39"/>
    <w:rsid w:val="00C55969"/>
    <w:rsid w:val="00C56506"/>
    <w:rsid w:val="00C66267"/>
    <w:rsid w:val="00C74FD8"/>
    <w:rsid w:val="00C9110F"/>
    <w:rsid w:val="00CA2C5E"/>
    <w:rsid w:val="00CB0973"/>
    <w:rsid w:val="00CB3190"/>
    <w:rsid w:val="00CC0C7F"/>
    <w:rsid w:val="00CC1F0D"/>
    <w:rsid w:val="00CD466B"/>
    <w:rsid w:val="00CD470C"/>
    <w:rsid w:val="00CE0EF7"/>
    <w:rsid w:val="00CE121F"/>
    <w:rsid w:val="00CE4F54"/>
    <w:rsid w:val="00D01EF2"/>
    <w:rsid w:val="00D03E44"/>
    <w:rsid w:val="00D10897"/>
    <w:rsid w:val="00D13C1F"/>
    <w:rsid w:val="00D178B9"/>
    <w:rsid w:val="00D279B0"/>
    <w:rsid w:val="00D50704"/>
    <w:rsid w:val="00D539DB"/>
    <w:rsid w:val="00D84B42"/>
    <w:rsid w:val="00D85345"/>
    <w:rsid w:val="00DA252B"/>
    <w:rsid w:val="00DB133F"/>
    <w:rsid w:val="00DB37CA"/>
    <w:rsid w:val="00DB38D2"/>
    <w:rsid w:val="00DC0133"/>
    <w:rsid w:val="00DC20CD"/>
    <w:rsid w:val="00DC2DCF"/>
    <w:rsid w:val="00DC3491"/>
    <w:rsid w:val="00DD6FE8"/>
    <w:rsid w:val="00DE53C9"/>
    <w:rsid w:val="00DE5B38"/>
    <w:rsid w:val="00DE69DE"/>
    <w:rsid w:val="00DE72AE"/>
    <w:rsid w:val="00DF0ADF"/>
    <w:rsid w:val="00DF41C7"/>
    <w:rsid w:val="00DF5EBD"/>
    <w:rsid w:val="00DF67E2"/>
    <w:rsid w:val="00E00A02"/>
    <w:rsid w:val="00E00C02"/>
    <w:rsid w:val="00E048B9"/>
    <w:rsid w:val="00E04E2A"/>
    <w:rsid w:val="00E10087"/>
    <w:rsid w:val="00E148C4"/>
    <w:rsid w:val="00E2129F"/>
    <w:rsid w:val="00E3235A"/>
    <w:rsid w:val="00E34BAE"/>
    <w:rsid w:val="00E35C2B"/>
    <w:rsid w:val="00E37392"/>
    <w:rsid w:val="00E37EDC"/>
    <w:rsid w:val="00E421C0"/>
    <w:rsid w:val="00E421E1"/>
    <w:rsid w:val="00E53260"/>
    <w:rsid w:val="00E62732"/>
    <w:rsid w:val="00E727BB"/>
    <w:rsid w:val="00E81E0D"/>
    <w:rsid w:val="00E90E9C"/>
    <w:rsid w:val="00E961AE"/>
    <w:rsid w:val="00EA2D3F"/>
    <w:rsid w:val="00EA75D1"/>
    <w:rsid w:val="00EB6EB5"/>
    <w:rsid w:val="00EC2A41"/>
    <w:rsid w:val="00EC2D4B"/>
    <w:rsid w:val="00ED26F8"/>
    <w:rsid w:val="00EE05D4"/>
    <w:rsid w:val="00EE4925"/>
    <w:rsid w:val="00EF1479"/>
    <w:rsid w:val="00EF24C1"/>
    <w:rsid w:val="00EF3CC2"/>
    <w:rsid w:val="00F0011C"/>
    <w:rsid w:val="00F01E26"/>
    <w:rsid w:val="00F1188D"/>
    <w:rsid w:val="00F20C75"/>
    <w:rsid w:val="00F34644"/>
    <w:rsid w:val="00F377C4"/>
    <w:rsid w:val="00F403EF"/>
    <w:rsid w:val="00F446AB"/>
    <w:rsid w:val="00F56EAA"/>
    <w:rsid w:val="00F61D07"/>
    <w:rsid w:val="00F63CA1"/>
    <w:rsid w:val="00F7105D"/>
    <w:rsid w:val="00F72B1F"/>
    <w:rsid w:val="00F84E2F"/>
    <w:rsid w:val="00F92B4C"/>
    <w:rsid w:val="00FA31C9"/>
    <w:rsid w:val="00FA5773"/>
    <w:rsid w:val="00FB19BD"/>
    <w:rsid w:val="00FB2F59"/>
    <w:rsid w:val="00FB3A0D"/>
    <w:rsid w:val="00FD69F1"/>
    <w:rsid w:val="00FF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03C5EB"/>
  <w15:chartTrackingRefBased/>
  <w15:docId w15:val="{0DC6CB42-F06F-4C43-AC13-51C1C2650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F03A8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0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8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9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a">
    <w:name w:val="Body Text"/>
    <w:basedOn w:val="a0"/>
    <w:link w:val="ab"/>
    <w:uiPriority w:val="99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9">
    <w:name w:val="Body Text First Indent"/>
    <w:basedOn w:val="aa"/>
    <w:link w:val="ac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d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e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b">
    <w:name w:val="Основной текст Знак"/>
    <w:link w:val="aa"/>
    <w:uiPriority w:val="99"/>
    <w:rsid w:val="00340CD5"/>
    <w:rPr>
      <w:rFonts w:ascii="Arial" w:hAnsi="Arial"/>
      <w:snapToGrid w:val="0"/>
      <w:sz w:val="24"/>
      <w:szCs w:val="24"/>
    </w:rPr>
  </w:style>
  <w:style w:type="character" w:customStyle="1" w:styleId="ac">
    <w:name w:val="Красная строка Знак"/>
    <w:link w:val="a9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">
    <w:name w:val="page number"/>
    <w:basedOn w:val="a1"/>
    <w:rsid w:val="00340CD5"/>
  </w:style>
  <w:style w:type="character" w:customStyle="1" w:styleId="af0">
    <w:name w:val="номер страницы"/>
    <w:basedOn w:val="a1"/>
    <w:rsid w:val="00340CD5"/>
  </w:style>
  <w:style w:type="paragraph" w:styleId="af1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3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2">
    <w:name w:val="annotation reference"/>
    <w:semiHidden/>
    <w:rsid w:val="00340CD5"/>
    <w:rPr>
      <w:sz w:val="16"/>
    </w:rPr>
  </w:style>
  <w:style w:type="paragraph" w:styleId="af3">
    <w:name w:val="annotation text"/>
    <w:basedOn w:val="a0"/>
    <w:link w:val="af4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af5"/>
    <w:rsid w:val="00340CD5"/>
    <w:pPr>
      <w:spacing w:before="100" w:beforeAutospacing="1" w:after="100" w:afterAutospacing="1"/>
    </w:pPr>
    <w:rPr>
      <w:lang w:eastAsia="ru-RU"/>
    </w:rPr>
  </w:style>
  <w:style w:type="paragraph" w:customStyle="1" w:styleId="af5">
    <w:name w:val="Обычный (веб)"/>
    <w:basedOn w:val="a0"/>
    <w:rsid w:val="00340CD5"/>
  </w:style>
  <w:style w:type="character" w:styleId="af6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a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7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8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1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9">
    <w:name w:val="Strong"/>
    <w:qFormat/>
    <w:rsid w:val="00340CD5"/>
    <w:rPr>
      <w:b/>
      <w:bCs/>
    </w:rPr>
  </w:style>
  <w:style w:type="character" w:styleId="afa">
    <w:name w:val="Emphasis"/>
    <w:qFormat/>
    <w:rsid w:val="00340CD5"/>
    <w:rPr>
      <w:i/>
      <w:iCs/>
    </w:rPr>
  </w:style>
  <w:style w:type="paragraph" w:styleId="afb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4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c">
    <w:name w:val="List"/>
    <w:basedOn w:val="aa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d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c"/>
    <w:next w:val="afc"/>
    <w:rsid w:val="00340CD5"/>
    <w:pPr>
      <w:spacing w:before="80"/>
    </w:pPr>
  </w:style>
  <w:style w:type="paragraph" w:customStyle="1" w:styleId="SubtitleCover">
    <w:name w:val="Subtitle Cover"/>
    <w:basedOn w:val="a0"/>
    <w:next w:val="aa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e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0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1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2">
    <w:name w:val="annotation subject"/>
    <w:basedOn w:val="af3"/>
    <w:next w:val="af3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3">
    <w:name w:val="endnote text"/>
    <w:basedOn w:val="a0"/>
    <w:semiHidden/>
    <w:rsid w:val="00340CD5"/>
    <w:rPr>
      <w:sz w:val="20"/>
      <w:szCs w:val="20"/>
    </w:rPr>
  </w:style>
  <w:style w:type="character" w:styleId="aff4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5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6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5">
    <w:name w:val="çàãîëîâîê 3"/>
    <w:basedOn w:val="aff6"/>
    <w:next w:val="aff6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2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6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7">
    <w:name w:val="table of figures"/>
    <w:basedOn w:val="a0"/>
    <w:next w:val="a0"/>
    <w:semiHidden/>
    <w:rsid w:val="00340CD5"/>
  </w:style>
  <w:style w:type="paragraph" w:customStyle="1" w:styleId="14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val="x-none"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rsid w:val="00AF03A8"/>
    <w:pPr>
      <w:numPr>
        <w:ilvl w:val="1"/>
        <w:numId w:val="2"/>
      </w:numPr>
      <w:tabs>
        <w:tab w:val="clear" w:pos="36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9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val="x-none"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AF03A8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2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8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A71183"/>
    <w:rPr>
      <w:snapToGrid w:val="0"/>
    </w:rPr>
  </w:style>
  <w:style w:type="character" w:customStyle="1" w:styleId="af4">
    <w:name w:val="Текст примечания Знак"/>
    <w:link w:val="af3"/>
    <w:semiHidden/>
    <w:rsid w:val="00DD6FE8"/>
    <w:rPr>
      <w:snapToGrid w:val="0"/>
      <w:szCs w:val="24"/>
      <w:lang w:eastAsia="en-US"/>
    </w:rPr>
  </w:style>
  <w:style w:type="numbering" w:customStyle="1" w:styleId="3">
    <w:name w:val="Стиль3"/>
    <w:rsid w:val="00E37EDC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C4890-6379-43A6-8E08-A3BCF0BBB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1</TotalTime>
  <Pages>7</Pages>
  <Words>1988</Words>
  <Characters>11333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 Условия совершения срочных Сделок</vt:lpstr>
    </vt:vector>
  </TitlesOfParts>
  <Company/>
  <LinksUpToDate>false</LinksUpToDate>
  <CharactersWithSpaces>13295</CharactersWithSpaces>
  <SharedDoc>false</SharedDoc>
  <HLinks>
    <vt:vector size="54" baseType="variant"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 к Регламенту оказания услуг на финансовых рынках ( Условия совершения Конверсионных сделок)</dc:title>
  <dc:subject/>
  <dc:creator>SalovarovR</dc:creator>
  <cp:keywords/>
  <dc:description/>
  <cp:lastModifiedBy>Александр Исаенков</cp:lastModifiedBy>
  <cp:revision>5</cp:revision>
  <cp:lastPrinted>2011-03-25T08:41:00Z</cp:lastPrinted>
  <dcterms:created xsi:type="dcterms:W3CDTF">2020-08-26T10:19:00Z</dcterms:created>
  <dcterms:modified xsi:type="dcterms:W3CDTF">2020-08-27T08:45:00Z</dcterms:modified>
</cp:coreProperties>
</file>