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66138" w14:textId="77777777" w:rsidR="00E21AFA" w:rsidRDefault="00363A74" w:rsidP="00B74ACE">
      <w:pPr>
        <w:pStyle w:val="BD0"/>
        <w:spacing w:before="0"/>
        <w:ind w:firstLine="0"/>
        <w:rPr>
          <w:rFonts w:ascii="Arial" w:hAnsi="Arial" w:cs="Arial"/>
          <w:b/>
          <w:sz w:val="28"/>
        </w:rPr>
      </w:pPr>
      <w:bookmarkStart w:id="0" w:name="_Hlk41925109"/>
      <w:r w:rsidRPr="00363A74">
        <w:rPr>
          <w:rFonts w:ascii="Arial" w:hAnsi="Arial" w:cs="Arial"/>
          <w:b/>
          <w:sz w:val="28"/>
        </w:rPr>
        <w:tab/>
      </w:r>
      <w:r w:rsidR="00684D14" w:rsidRPr="00363A74">
        <w:rPr>
          <w:rFonts w:ascii="Arial" w:hAnsi="Arial" w:cs="Arial"/>
          <w:b/>
          <w:sz w:val="28"/>
        </w:rPr>
        <w:t>Методика оценки риск-параметров</w:t>
      </w:r>
    </w:p>
    <w:p w14:paraId="60BC76C3" w14:textId="77777777" w:rsidR="00AC602A" w:rsidRPr="00AC602A" w:rsidRDefault="00AC602A" w:rsidP="00B74ACE">
      <w:pPr>
        <w:pStyle w:val="BD0"/>
        <w:spacing w:before="0"/>
        <w:ind w:firstLine="0"/>
        <w:rPr>
          <w:rFonts w:ascii="Arial" w:hAnsi="Arial" w:cs="Arial"/>
          <w:b/>
          <w:sz w:val="20"/>
        </w:rPr>
      </w:pPr>
    </w:p>
    <w:bookmarkEnd w:id="0"/>
    <w:p w14:paraId="3924F361" w14:textId="77777777" w:rsidR="00C81728" w:rsidRDefault="00C81728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ОБЩИЕ ПОЛОЖЕНИЯ</w:t>
      </w:r>
    </w:p>
    <w:p w14:paraId="5999903A" w14:textId="77777777" w:rsidR="00C81728" w:rsidRPr="00C81728" w:rsidRDefault="00C81728" w:rsidP="006F65B3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C81728">
        <w:rPr>
          <w:rFonts w:ascii="Arial" w:hAnsi="Arial" w:cs="Arial"/>
        </w:rPr>
        <w:t>Настоящ</w:t>
      </w:r>
      <w:r>
        <w:rPr>
          <w:rFonts w:ascii="Arial" w:hAnsi="Arial" w:cs="Arial"/>
        </w:rPr>
        <w:t xml:space="preserve">ая </w:t>
      </w:r>
      <w:r w:rsidRPr="00363A74">
        <w:rPr>
          <w:rFonts w:ascii="Arial" w:hAnsi="Arial" w:cs="Arial"/>
        </w:rPr>
        <w:t xml:space="preserve">Методика оценки риск-параметров (далее </w:t>
      </w:r>
      <w:r>
        <w:rPr>
          <w:rFonts w:ascii="Arial" w:hAnsi="Arial" w:cs="Arial"/>
        </w:rPr>
        <w:t xml:space="preserve">— </w:t>
      </w:r>
      <w:r w:rsidRPr="00363A74">
        <w:rPr>
          <w:rFonts w:ascii="Arial" w:hAnsi="Arial" w:cs="Arial"/>
        </w:rPr>
        <w:t xml:space="preserve">Методика) </w:t>
      </w:r>
      <w:r w:rsidRPr="00C81728">
        <w:rPr>
          <w:rFonts w:ascii="Arial" w:hAnsi="Arial" w:cs="Arial"/>
        </w:rPr>
        <w:t>явля</w:t>
      </w:r>
      <w:r>
        <w:rPr>
          <w:rFonts w:ascii="Arial" w:hAnsi="Arial" w:cs="Arial"/>
        </w:rPr>
        <w:t>е</w:t>
      </w:r>
      <w:r w:rsidRPr="00C81728">
        <w:rPr>
          <w:rFonts w:ascii="Arial" w:hAnsi="Arial" w:cs="Arial"/>
        </w:rPr>
        <w:t>тся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</w:t>
      </w:r>
      <w:r>
        <w:rPr>
          <w:rFonts w:ascii="Arial" w:hAnsi="Arial" w:cs="Arial"/>
        </w:rPr>
        <w:t> </w:t>
      </w:r>
      <w:r w:rsidRPr="00C81728">
        <w:rPr>
          <w:rFonts w:ascii="Arial" w:hAnsi="Arial" w:cs="Arial"/>
        </w:rPr>
        <w:t>являются его неотъемлемой частью.</w:t>
      </w:r>
    </w:p>
    <w:p w14:paraId="733EDF8D" w14:textId="77777777" w:rsidR="00C81728" w:rsidRPr="00C81728" w:rsidRDefault="00C81728" w:rsidP="00B74ACE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b w:val="0"/>
          <w:bCs w:val="0"/>
          <w:szCs w:val="24"/>
        </w:rPr>
      </w:pPr>
    </w:p>
    <w:p w14:paraId="4E13264C" w14:textId="77777777" w:rsidR="00684D14" w:rsidRPr="00363A74" w:rsidRDefault="00684D14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 xml:space="preserve">Общие </w:t>
      </w:r>
      <w:r w:rsidR="00C81728">
        <w:rPr>
          <w:rFonts w:ascii="Arial" w:hAnsi="Arial" w:cs="Arial"/>
          <w:szCs w:val="24"/>
        </w:rPr>
        <w:t>УСЛОВИЯ</w:t>
      </w:r>
    </w:p>
    <w:p w14:paraId="4FB11809" w14:textId="77777777" w:rsidR="00684D14" w:rsidRPr="00363A74" w:rsidRDefault="00684D14" w:rsidP="006F65B3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Методика содержит правила определения следующих</w:t>
      </w:r>
      <w:r w:rsidRPr="00363A74">
        <w:rPr>
          <w:rFonts w:ascii="Arial" w:hAnsi="Arial" w:cs="Arial"/>
          <w:spacing w:val="-19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риск-параметров:</w:t>
      </w:r>
    </w:p>
    <w:p w14:paraId="57F3F6B9" w14:textId="77777777" w:rsidR="00684D14" w:rsidRPr="00363A74" w:rsidRDefault="00684D14" w:rsidP="006F65B3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обеспечения;</w:t>
      </w:r>
    </w:p>
    <w:p w14:paraId="454CEECC" w14:textId="77777777" w:rsidR="00684D14" w:rsidRPr="00363A74" w:rsidRDefault="00684D14" w:rsidP="006F65B3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Гарантийное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обеспечение;</w:t>
      </w:r>
    </w:p>
    <w:p w14:paraId="3371EEE9" w14:textId="77777777" w:rsidR="00684D14" w:rsidRPr="00363A74" w:rsidRDefault="00684D14" w:rsidP="006F65B3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Задолженность;</w:t>
      </w:r>
    </w:p>
    <w:p w14:paraId="34E74294" w14:textId="77777777" w:rsidR="00684D14" w:rsidRPr="00363A74" w:rsidRDefault="00684D14" w:rsidP="006F65B3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Уровень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покрытия.</w:t>
      </w:r>
    </w:p>
    <w:p w14:paraId="26F1EAC1" w14:textId="77777777" w:rsidR="00684D14" w:rsidRPr="00C81728" w:rsidRDefault="00684D14" w:rsidP="006F65B3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C81728">
        <w:rPr>
          <w:rFonts w:ascii="Arial" w:hAnsi="Arial" w:cs="Arial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2.2.1.</w:t>
      </w:r>
      <w:r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Срочном 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>
        <w:rPr>
          <w:rFonts w:cs="Arial"/>
        </w:rPr>
        <w:t xml:space="preserve"> </w:t>
      </w:r>
      <w:r w:rsidR="00684D14" w:rsidRPr="00363A74">
        <w:rPr>
          <w:rFonts w:cs="Arial"/>
        </w:rPr>
        <w:t>финансовыми инструментами, заключаемых на Срочном рынке</w:t>
      </w:r>
    </w:p>
    <w:p w14:paraId="6CC815EB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C81728">
        <w:rPr>
          <w:rFonts w:cs="Arial"/>
          <w:b/>
          <w:bCs/>
        </w:rPr>
        <w:t>2</w:t>
      </w:r>
      <w:r w:rsidR="00684D14" w:rsidRPr="00C81728">
        <w:rPr>
          <w:rFonts w:cs="Arial"/>
          <w:b/>
          <w:bCs/>
        </w:rPr>
        <w:t>.2.2.</w:t>
      </w:r>
      <w:r w:rsidR="00684D14" w:rsidRPr="00363A74"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Валютном 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70E645F0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</w:t>
      </w:r>
      <w:r w:rsidR="00684D14" w:rsidRPr="003B0E60">
        <w:rPr>
          <w:rFonts w:cs="Arial"/>
          <w:b/>
        </w:rPr>
        <w:t>.2.3.</w:t>
      </w:r>
      <w:r w:rsidR="00684D14" w:rsidRPr="00363A74"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Фондовом</w:t>
      </w:r>
      <w:r w:rsidR="00684D14" w:rsidRPr="00363A74">
        <w:rPr>
          <w:rFonts w:cs="Arial"/>
        </w:rPr>
        <w:t xml:space="preserve"> </w:t>
      </w:r>
      <w:r w:rsidR="00684D14" w:rsidRPr="002F1FC1">
        <w:rPr>
          <w:rFonts w:cs="Arial"/>
          <w:b/>
          <w:bCs/>
        </w:rPr>
        <w:t>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используемая НКО НКЦ (АО)</w:t>
      </w:r>
      <w:r>
        <w:rPr>
          <w:rFonts w:cs="Arial"/>
        </w:rPr>
        <w:t xml:space="preserve"> </w:t>
      </w:r>
      <w:r w:rsidR="00684D14" w:rsidRPr="00363A74">
        <w:rPr>
          <w:rFonts w:cs="Arial"/>
        </w:rPr>
        <w:t>для</w:t>
      </w:r>
      <w:r w:rsidR="00B74ACE">
        <w:rPr>
          <w:rFonts w:cs="Arial"/>
        </w:rPr>
        <w:t> </w:t>
      </w:r>
      <w:r w:rsidR="00684D14" w:rsidRPr="00363A74">
        <w:rPr>
          <w:rFonts w:cs="Arial"/>
        </w:rPr>
        <w:t>установления значений Верхней и Нижней границы ценового коридора, а также Верхней и Нижней границы диапазона оценки рыночных рисков</w:t>
      </w:r>
      <w:r w:rsidR="00A74ECE" w:rsidRPr="00A74ECE">
        <w:rPr>
          <w:rFonts w:cs="Arial"/>
        </w:rPr>
        <w:t xml:space="preserve"> (</w:t>
      </w:r>
      <w:r w:rsidR="00A74ECE">
        <w:rPr>
          <w:rFonts w:cs="Arial"/>
        </w:rPr>
        <w:t>для Фондового рынка ПАО</w:t>
      </w:r>
      <w:r w:rsidR="00352F19">
        <w:rPr>
          <w:rFonts w:cs="Arial"/>
        </w:rPr>
        <w:t> </w:t>
      </w:r>
      <w:r w:rsidR="00A74ECE">
        <w:rPr>
          <w:rFonts w:cs="Arial"/>
        </w:rPr>
        <w:t xml:space="preserve">Московская </w:t>
      </w:r>
      <w:r w:rsidR="00352F19">
        <w:rPr>
          <w:rFonts w:cs="Arial"/>
        </w:rPr>
        <w:t>Б</w:t>
      </w:r>
      <w:r w:rsidR="00A74ECE">
        <w:rPr>
          <w:rFonts w:cs="Arial"/>
        </w:rPr>
        <w:t xml:space="preserve">иржа) и </w:t>
      </w:r>
      <w:r w:rsidR="00A74ECE" w:rsidRPr="00363A74">
        <w:rPr>
          <w:rFonts w:cs="Arial"/>
        </w:rPr>
        <w:t xml:space="preserve">цена, используемая </w:t>
      </w:r>
      <w:r w:rsidR="00A74ECE">
        <w:rPr>
          <w:rFonts w:cs="Arial"/>
        </w:rPr>
        <w:t xml:space="preserve">АО </w:t>
      </w:r>
      <w:r w:rsidR="0079652E">
        <w:rPr>
          <w:rFonts w:cs="Arial"/>
        </w:rPr>
        <w:t>«</w:t>
      </w:r>
      <w:r w:rsidR="00A74ECE">
        <w:rPr>
          <w:rFonts w:cs="Arial"/>
        </w:rPr>
        <w:t>КЦ МФБ</w:t>
      </w:r>
      <w:r w:rsidR="0079652E">
        <w:rPr>
          <w:rFonts w:cs="Arial"/>
        </w:rPr>
        <w:t>»</w:t>
      </w:r>
      <w:r>
        <w:rPr>
          <w:rFonts w:cs="Arial"/>
        </w:rPr>
        <w:t xml:space="preserve"> </w:t>
      </w:r>
      <w:r w:rsidR="00A74ECE" w:rsidRPr="00363A74">
        <w:rPr>
          <w:rFonts w:cs="Arial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</w:t>
      </w:r>
      <w:r w:rsidR="00A74ECE">
        <w:rPr>
          <w:rFonts w:cs="Arial"/>
        </w:rPr>
        <w:t xml:space="preserve"> </w:t>
      </w:r>
      <w:r w:rsidR="00A74ECE" w:rsidRPr="00A74ECE">
        <w:rPr>
          <w:rFonts w:cs="Arial"/>
        </w:rPr>
        <w:t>(</w:t>
      </w:r>
      <w:r w:rsidR="00A74ECE">
        <w:rPr>
          <w:rFonts w:cs="Arial"/>
        </w:rPr>
        <w:t>для Фондового рынка ПАО «Санкт-Петербургская биржа»)</w:t>
      </w:r>
      <w:r w:rsidR="00244B80">
        <w:rPr>
          <w:rFonts w:cs="Arial"/>
        </w:rPr>
        <w:t>.</w:t>
      </w:r>
    </w:p>
    <w:p w14:paraId="6DCC63C5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</w:t>
      </w:r>
      <w:r w:rsidR="00684D14" w:rsidRPr="003B0E60">
        <w:rPr>
          <w:rFonts w:cs="Arial"/>
          <w:b/>
        </w:rPr>
        <w:t>.2.4.</w:t>
      </w:r>
      <w:r>
        <w:rPr>
          <w:rFonts w:cs="Arial"/>
        </w:rPr>
        <w:t xml:space="preserve"> </w:t>
      </w:r>
      <w:r w:rsidR="00684D14" w:rsidRPr="00363A74">
        <w:rPr>
          <w:rFonts w:cs="Arial"/>
          <w:b/>
        </w:rPr>
        <w:t>Текущая цена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 xml:space="preserve">цена, определенная в режиме основных торгов за ценную бумагу со сроком расчетов T+2 </w:t>
      </w:r>
      <w:r w:rsidR="00B74ACE">
        <w:rPr>
          <w:rFonts w:cs="Arial"/>
        </w:rPr>
        <w:t>и/или</w:t>
      </w:r>
      <w:r w:rsidR="00684D14" w:rsidRPr="00363A74">
        <w:rPr>
          <w:rFonts w:cs="Arial"/>
        </w:rPr>
        <w:t xml:space="preserve"> инструмент со сроком расчетами в день T+1 (TOM) на</w:t>
      </w:r>
      <w:r>
        <w:rPr>
          <w:rFonts w:cs="Arial"/>
        </w:rPr>
        <w:t> </w:t>
      </w:r>
      <w:r w:rsidR="00684D14" w:rsidRPr="00363A74">
        <w:rPr>
          <w:rFonts w:cs="Arial"/>
        </w:rPr>
        <w:t>Валютном рынке. На 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>
        <w:rPr>
          <w:rFonts w:cs="Arial"/>
        </w:rPr>
        <w:t> </w:t>
      </w:r>
      <w:r w:rsidR="00684D14" w:rsidRPr="00363A74">
        <w:rPr>
          <w:rFonts w:cs="Arial"/>
        </w:rPr>
        <w:t xml:space="preserve">внутренними документами </w:t>
      </w:r>
      <w:r w:rsidR="00985715" w:rsidRPr="00363A74">
        <w:rPr>
          <w:rFonts w:cs="Arial"/>
        </w:rPr>
        <w:t>Торговых систем</w:t>
      </w:r>
      <w:r w:rsidR="00684D14" w:rsidRPr="00363A74">
        <w:rPr>
          <w:rFonts w:cs="Arial"/>
        </w:rPr>
        <w:t>.</w:t>
      </w:r>
    </w:p>
    <w:p w14:paraId="551C6EE8" w14:textId="77777777" w:rsidR="00684D14" w:rsidRPr="00363A74" w:rsidRDefault="00684D14" w:rsidP="00B74ACE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</w:p>
    <w:p w14:paraId="3ED79B50" w14:textId="77777777" w:rsidR="00684D14" w:rsidRPr="00363A74" w:rsidRDefault="00684D14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lastRenderedPageBreak/>
        <w:t>Расчет Средств гарантийного</w:t>
      </w:r>
      <w:r w:rsidRPr="00363A74">
        <w:rPr>
          <w:rFonts w:ascii="Arial" w:hAnsi="Arial" w:cs="Arial"/>
          <w:spacing w:val="-9"/>
          <w:szCs w:val="24"/>
        </w:rPr>
        <w:t xml:space="preserve"> </w:t>
      </w:r>
      <w:r w:rsidRPr="00363A74">
        <w:rPr>
          <w:rFonts w:ascii="Arial" w:hAnsi="Arial" w:cs="Arial"/>
          <w:szCs w:val="24"/>
        </w:rPr>
        <w:t>обеспечения.</w:t>
      </w:r>
    </w:p>
    <w:p w14:paraId="706E2E84" w14:textId="77777777" w:rsidR="00684D14" w:rsidRPr="00363A74" w:rsidRDefault="00684D14" w:rsidP="006F65B3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 обеспечения для Клиентов на Валютном рынке и</w:t>
      </w:r>
      <w:r w:rsidR="00C81728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>Внебиржевом</w:t>
      </w:r>
      <w:r w:rsidR="00C81728">
        <w:rPr>
          <w:rFonts w:ascii="Arial" w:hAnsi="Arial" w:cs="Arial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рынке, на которых заключаются договоры купли-продажи иностранной валюты, рассчитываются по следующей</w:t>
      </w:r>
      <w:r w:rsidRPr="00363A74">
        <w:rPr>
          <w:rFonts w:ascii="Arial" w:hAnsi="Arial" w:cs="Arial"/>
          <w:spacing w:val="-11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формуле:</w:t>
      </w:r>
    </w:p>
    <w:p w14:paraId="4DFB71B8" w14:textId="77777777" w:rsidR="00684D14" w:rsidRPr="00363A74" w:rsidRDefault="00684D14" w:rsidP="00B74ACE">
      <w:pPr>
        <w:pStyle w:val="a4"/>
        <w:spacing w:line="360" w:lineRule="auto"/>
        <w:jc w:val="left"/>
        <w:rPr>
          <w:rFonts w:cs="Arial"/>
        </w:rPr>
      </w:pPr>
    </w:p>
    <w:p w14:paraId="42466BBF" w14:textId="263C1D4C" w:rsidR="00684D14" w:rsidRPr="00363A74" w:rsidRDefault="00984CF7" w:rsidP="00B74ACE">
      <w:pPr>
        <w:spacing w:line="360" w:lineRule="auto"/>
        <w:ind w:left="1000"/>
        <w:jc w:val="center"/>
        <w:rPr>
          <w:rFonts w:ascii="Arial" w:hAnsi="Arial" w:cs="Arial"/>
        </w:rPr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363A74">
        <w:rPr>
          <w:rFonts w:ascii="Arial" w:hAnsi="Arial" w:cs="Arial"/>
        </w:rPr>
        <w:t>,</w:t>
      </w:r>
    </w:p>
    <w:p w14:paraId="22A0584E" w14:textId="77777777" w:rsidR="00684D14" w:rsidRPr="00363A74" w:rsidRDefault="00684D14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  <w:w w:val="95"/>
        </w:rPr>
        <w:t>где:</w:t>
      </w:r>
    </w:p>
    <w:p w14:paraId="7C685A9C" w14:textId="3B50E32F" w:rsidR="00684D14" w:rsidRPr="00363A74" w:rsidRDefault="00984CF7" w:rsidP="00B74ACE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СГО</m:t>
        </m:r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Средства гарантийного обеспечения;</w:t>
      </w:r>
    </w:p>
    <w:p w14:paraId="4A690E4E" w14:textId="61566A13" w:rsidR="00684D14" w:rsidRPr="00363A74" w:rsidRDefault="00984CF7" w:rsidP="00B74ACE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L</m:t>
        </m:r>
      </m:oMath>
      <w:r w:rsidR="00363A74" w:rsidRPr="00363A74">
        <w:rPr>
          <w:rFonts w:eastAsia="Cambria Math" w:cs="Arial"/>
        </w:rPr>
        <w:t xml:space="preserve"> — </w:t>
      </w:r>
      <w:r w:rsidR="00684D14" w:rsidRPr="00363A74">
        <w:rPr>
          <w:rFonts w:cs="Arial"/>
        </w:rPr>
        <w:t>количество Инструментов, по которым Клиент имеет Открытые позиции;</w:t>
      </w:r>
    </w:p>
    <w:p w14:paraId="3B569516" w14:textId="6813F0AA" w:rsidR="00684D14" w:rsidRPr="00363A74" w:rsidRDefault="00754DC6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>
        <w:rPr>
          <w:rFonts w:cs="Arial"/>
        </w:rPr>
        <w:t xml:space="preserve"> —</w:t>
      </w:r>
      <w:r w:rsidR="00684D14" w:rsidRPr="00363A74">
        <w:rPr>
          <w:rFonts w:cs="Arial"/>
          <w:i/>
        </w:rPr>
        <w:t xml:space="preserve"> </w:t>
      </w:r>
      <w:r w:rsidR="00684D14" w:rsidRPr="00363A74">
        <w:rPr>
          <w:rFonts w:cs="Arial"/>
        </w:rPr>
        <w:t>остаток денежных средств в единицах i-ой валюты, учитываемых на Сч</w:t>
      </w:r>
      <w:r w:rsidR="00352F19">
        <w:rPr>
          <w:rFonts w:cs="Arial"/>
        </w:rPr>
        <w:t>е</w:t>
      </w:r>
      <w:r w:rsidR="00684D14" w:rsidRPr="00363A74">
        <w:rPr>
          <w:rFonts w:cs="Arial"/>
        </w:rPr>
        <w:t>тах Клиента, учитываемых в рамках одного Портфеля;</w:t>
      </w:r>
    </w:p>
    <w:p w14:paraId="03A2432A" w14:textId="2AB0CC60" w:rsidR="00684D14" w:rsidRPr="00363A74" w:rsidRDefault="00754DC6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сумма денежных средств в единицах i-ой валюты, которая должна поступить на</w:t>
      </w:r>
      <w:r w:rsidR="00352F19">
        <w:rPr>
          <w:rFonts w:cs="Arial"/>
        </w:rPr>
        <w:t> </w:t>
      </w:r>
      <w:r w:rsidR="00684D14" w:rsidRPr="00363A74">
        <w:rPr>
          <w:rFonts w:cs="Arial"/>
        </w:rPr>
        <w:t>Счета Клиента, учитываемых в рамках одного Портфеля в результате исполнения n</w:t>
      </w:r>
      <w:r w:rsidR="00352F19">
        <w:rPr>
          <w:rFonts w:cs="Arial"/>
        </w:rPr>
        <w:noBreakHyphen/>
      </w:r>
      <w:proofErr w:type="spellStart"/>
      <w:r w:rsidR="00684D14" w:rsidRPr="00363A74">
        <w:rPr>
          <w:rFonts w:cs="Arial"/>
        </w:rPr>
        <w:t>го</w:t>
      </w:r>
      <w:proofErr w:type="spellEnd"/>
      <w:r w:rsidR="00684D14" w:rsidRPr="00363A74">
        <w:rPr>
          <w:rFonts w:cs="Arial"/>
        </w:rPr>
        <w:t xml:space="preserve"> обязательства;</w:t>
      </w:r>
    </w:p>
    <w:p w14:paraId="02F75164" w14:textId="15164FAB" w:rsidR="00684D14" w:rsidRPr="00363A74" w:rsidRDefault="00754DC6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сумма денежных обязательств в единицах i-ой валюты, которые должны быть исполнены со Счета Клиента, учитываемых в рамках одного Портфеля;</w:t>
      </w:r>
    </w:p>
    <w:p w14:paraId="64FA2678" w14:textId="163287EB" w:rsidR="00684D14" w:rsidRPr="00363A74" w:rsidRDefault="00754DC6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 xml:space="preserve">суммы вознаграждений </w:t>
      </w:r>
      <w:r w:rsidR="00B74ACE">
        <w:rPr>
          <w:rFonts w:cs="Arial"/>
        </w:rPr>
        <w:t>и/или</w:t>
      </w:r>
      <w:r w:rsidR="00684D14" w:rsidRPr="00363A74">
        <w:rPr>
          <w:rFonts w:cs="Arial"/>
        </w:rPr>
        <w:t xml:space="preserve"> возмещения (оплаты) расходов в российских рублях, на которые Брокер вправе рассчитывать в соответствии с Регламентом;</w:t>
      </w:r>
    </w:p>
    <w:p w14:paraId="6BA2ABD3" w14:textId="5425BAF7" w:rsidR="00684D14" w:rsidRPr="00363A74" w:rsidRDefault="00754DC6" w:rsidP="00B74ACE">
      <w:pPr>
        <w:pStyle w:val="a4"/>
        <w:spacing w:line="360" w:lineRule="auto"/>
        <w:rPr>
          <w:rFonts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>
        <w:rPr>
          <w:rFonts w:cs="Arial"/>
        </w:rPr>
        <w:t xml:space="preserve"> —</w:t>
      </w:r>
      <w:r w:rsidR="00684D14" w:rsidRPr="00363A74">
        <w:rPr>
          <w:rFonts w:cs="Arial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363A74">
        <w:rPr>
          <w:rFonts w:ascii="Cambria Math" w:hAnsi="Cambria Math" w:cs="Cambria Math"/>
        </w:rPr>
        <w:t>𝐹𝑋𝑅𝑎𝑡𝑒𝑖</w:t>
      </w:r>
      <w:r w:rsidR="00684D14" w:rsidRPr="00363A74">
        <w:rPr>
          <w:rFonts w:cs="Arial"/>
        </w:rPr>
        <w:t xml:space="preserve"> принимается равным 1.</w:t>
      </w:r>
    </w:p>
    <w:p w14:paraId="5AA6B383" w14:textId="77777777" w:rsidR="006520D8" w:rsidRDefault="00684D14" w:rsidP="006F65B3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363A74">
        <w:rPr>
          <w:rFonts w:cs="Arial"/>
        </w:rPr>
        <w:t>Средства гарантийного обеспечения Клиента на Срочном рынке рассчитываются как</w:t>
      </w:r>
      <w:r w:rsidR="006520D8">
        <w:rPr>
          <w:rFonts w:cs="Arial"/>
        </w:rPr>
        <w:t> </w:t>
      </w:r>
      <w:r w:rsidRPr="00363A74">
        <w:rPr>
          <w:rFonts w:cs="Arial"/>
        </w:rPr>
        <w:t>сумма российских рублей, учитываемых на Счете Клиента, предназначенном для</w:t>
      </w:r>
      <w:r w:rsidR="00B74ACE">
        <w:rPr>
          <w:rFonts w:cs="Arial"/>
        </w:rPr>
        <w:t> </w:t>
      </w:r>
      <w:r w:rsidRPr="00363A74">
        <w:rPr>
          <w:rFonts w:cs="Arial"/>
        </w:rPr>
        <w:t>учета обязательств по Срочному рынку</w:t>
      </w:r>
      <w:r w:rsidR="006520D8">
        <w:rPr>
          <w:rFonts w:cs="Arial"/>
        </w:rPr>
        <w:t>.</w:t>
      </w:r>
    </w:p>
    <w:p w14:paraId="48419E27" w14:textId="77777777" w:rsidR="00684D14" w:rsidRPr="006520D8" w:rsidRDefault="00684D14" w:rsidP="006F65B3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6520D8">
        <w:rPr>
          <w:rFonts w:cs="Arial"/>
        </w:rPr>
        <w:t>Средства гарантийного обеспечения Клиента, чьи позиции не учитываются в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рамках Обособленного расчетного кода, на Фондовом рынке и Внебиржевом рынке, на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которых заключатся договоры купли-продажи ценных бумаг, рассчитываются по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следующей</w:t>
      </w:r>
      <w:r w:rsidRPr="006520D8">
        <w:rPr>
          <w:rFonts w:cs="Arial"/>
          <w:spacing w:val="-20"/>
        </w:rPr>
        <w:t xml:space="preserve"> </w:t>
      </w:r>
      <w:r w:rsidRPr="006520D8">
        <w:rPr>
          <w:rFonts w:cs="Arial"/>
        </w:rPr>
        <w:t>формуле:</w:t>
      </w:r>
    </w:p>
    <w:p w14:paraId="185D17C9" w14:textId="77777777" w:rsidR="00684D14" w:rsidRPr="00363A74" w:rsidRDefault="00684D14" w:rsidP="00B74ACE">
      <w:pPr>
        <w:tabs>
          <w:tab w:val="clear" w:pos="1134"/>
          <w:tab w:val="left" w:pos="1119"/>
        </w:tabs>
        <w:spacing w:line="360" w:lineRule="auto"/>
        <w:rPr>
          <w:rFonts w:ascii="Arial" w:hAnsi="Arial" w:cs="Arial"/>
        </w:rPr>
      </w:pPr>
    </w:p>
    <w:p w14:paraId="466636C9" w14:textId="35FC3D47" w:rsidR="00684D14" w:rsidRPr="00363A74" w:rsidRDefault="00984CF7" w:rsidP="00B74ACE">
      <w:pPr>
        <w:spacing w:line="360" w:lineRule="auto"/>
        <w:jc w:val="center"/>
        <w:rPr>
          <w:rFonts w:ascii="Arial" w:hAnsi="Arial" w:cs="Arial"/>
          <w:i/>
        </w:rPr>
      </w:pPr>
      <m:oMath>
        <m:r>
          <w:rPr>
            <w:rFonts w:ascii="Cambria Math" w:hAnsi="Cambria Math"/>
            <w:sz w:val="20"/>
            <w:szCs w:val="20"/>
          </w:rPr>
          <m:t>СГО=RUR+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A74">
        <w:rPr>
          <w:rFonts w:ascii="Arial" w:hAnsi="Arial" w:cs="Arial"/>
          <w:i/>
        </w:rPr>
        <w:t>,</w:t>
      </w:r>
    </w:p>
    <w:p w14:paraId="5A50A2C5" w14:textId="77777777" w:rsidR="00684D14" w:rsidRPr="00363A74" w:rsidRDefault="00684D14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>где:</w:t>
      </w:r>
    </w:p>
    <w:p w14:paraId="62815307" w14:textId="77777777" w:rsidR="00684D14" w:rsidRPr="00363A74" w:rsidRDefault="00363A74" w:rsidP="00B74ACE">
      <w:pPr>
        <w:tabs>
          <w:tab w:val="clear" w:pos="1134"/>
        </w:tabs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 xml:space="preserve">СГО — </w:t>
      </w:r>
      <w:r w:rsidR="00684D14" w:rsidRPr="00363A74">
        <w:rPr>
          <w:rFonts w:ascii="Arial" w:hAnsi="Arial" w:cs="Arial"/>
        </w:rPr>
        <w:t>Средства гарантийного обеспечения;</w:t>
      </w:r>
    </w:p>
    <w:p w14:paraId="165B303A" w14:textId="77777777" w:rsidR="00684D14" w:rsidRPr="00363A74" w:rsidRDefault="00363A74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363A74">
        <w:rPr>
          <w:rFonts w:ascii="Arial" w:hAnsi="Arial" w:cs="Arial"/>
          <w:lang w:val="en-US"/>
        </w:rPr>
        <w:t>RUR</w:t>
      </w:r>
      <w:r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363A74" w:rsidRDefault="00363A74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363A74">
        <w:rPr>
          <w:rFonts w:ascii="Arial" w:hAnsi="Arial" w:cs="Arial"/>
          <w:lang w:val="en-US"/>
        </w:rPr>
        <w:lastRenderedPageBreak/>
        <w:t>L</w:t>
      </w:r>
      <w:r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Ценных бумаг, по которым Клиент имеет Открытые позиции;</w:t>
      </w:r>
    </w:p>
    <w:p w14:paraId="5037BFFA" w14:textId="71B68344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остаток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бумаг, учитываемых на Счете депо Клиента, учитываемых в</w:t>
      </w:r>
      <w:r w:rsidR="00B74ACE">
        <w:rPr>
          <w:rFonts w:ascii="Arial" w:hAnsi="Arial" w:cs="Arial"/>
        </w:rPr>
        <w:t> </w:t>
      </w:r>
      <w:r w:rsidR="00684D14" w:rsidRPr="00363A74">
        <w:rPr>
          <w:rFonts w:ascii="Arial" w:hAnsi="Arial" w:cs="Arial"/>
        </w:rPr>
        <w:t>рамках одного Портфеля;</w:t>
      </w:r>
    </w:p>
    <w:p w14:paraId="05CCBCCE" w14:textId="33239EA2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363A74">
        <w:rPr>
          <w:rFonts w:ascii="Arial" w:hAnsi="Arial" w:cs="Arial"/>
        </w:rPr>
        <w:t>го</w:t>
      </w:r>
      <w:proofErr w:type="spellEnd"/>
      <w:r w:rsidR="00684D14" w:rsidRPr="00363A74">
        <w:rPr>
          <w:rFonts w:ascii="Arial" w:hAnsi="Arial" w:cs="Arial"/>
        </w:rPr>
        <w:t xml:space="preserve"> обязательства;</w:t>
      </w:r>
    </w:p>
    <w:p w14:paraId="1A73DC4B" w14:textId="0AE9230D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7B16670C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 xml:space="preserve">суммы вознаграждений </w:t>
      </w:r>
      <w:r w:rsidR="00B74ACE">
        <w:rPr>
          <w:rFonts w:ascii="Arial" w:hAnsi="Arial" w:cs="Arial"/>
        </w:rPr>
        <w:t>и/или</w:t>
      </w:r>
      <w:r w:rsidR="00684D14" w:rsidRPr="00363A74">
        <w:rPr>
          <w:rFonts w:ascii="Arial" w:hAnsi="Arial" w:cs="Arial"/>
        </w:rPr>
        <w:t xml:space="preserve"> возмещения (оплаты) расходов в российских рублях, на которые Брокер вправе рассчитывать в соответствии с Регламентом;</w:t>
      </w:r>
    </w:p>
    <w:p w14:paraId="7231FEA3" w14:textId="402B8446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 xml:space="preserve">цена одной i-ой ценной бумаги, выраженная в единицах j-й валюты, рассчитанная по </w:t>
      </w:r>
      <w:r w:rsidR="00985715" w:rsidRPr="00363A74">
        <w:rPr>
          <w:rFonts w:ascii="Arial" w:hAnsi="Arial" w:cs="Arial"/>
        </w:rPr>
        <w:t>ц</w:t>
      </w:r>
      <w:r w:rsidR="00684D14" w:rsidRPr="00363A74">
        <w:rPr>
          <w:rFonts w:ascii="Arial" w:hAnsi="Arial" w:cs="Arial"/>
        </w:rPr>
        <w:t xml:space="preserve">ене </w:t>
      </w:r>
      <w:r w:rsidR="00072A32" w:rsidRPr="00363A74">
        <w:rPr>
          <w:rFonts w:ascii="Arial" w:hAnsi="Arial" w:cs="Arial"/>
        </w:rPr>
        <w:t>последней сделки</w:t>
      </w:r>
      <w:r w:rsidR="00684D14" w:rsidRPr="00363A74">
        <w:rPr>
          <w:rFonts w:ascii="Arial" w:hAnsi="Arial" w:cs="Arial"/>
        </w:rPr>
        <w:t xml:space="preserve"> на Фондовом рынке;</w:t>
      </w:r>
    </w:p>
    <w:p w14:paraId="03029DB1" w14:textId="6B3FC2A0" w:rsidR="00684D14" w:rsidRPr="00363A74" w:rsidRDefault="00754DC6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 xml:space="preserve">Текущая цена i-й иностранной валюты к российскому рублю, с расчетами «TOM». Если i-й валютой является российский рубль, значение показателя </w:t>
      </w:r>
      <w:proofErr w:type="spellStart"/>
      <w:r w:rsidR="00684D14" w:rsidRPr="00363A74">
        <w:rPr>
          <w:rFonts w:ascii="Arial" w:hAnsi="Arial" w:cs="Arial"/>
        </w:rPr>
        <w:t>FXRatei</w:t>
      </w:r>
      <w:proofErr w:type="spellEnd"/>
      <w:r w:rsidR="00684D14" w:rsidRPr="00363A74">
        <w:rPr>
          <w:rFonts w:ascii="Arial" w:hAnsi="Arial" w:cs="Arial"/>
        </w:rPr>
        <w:t xml:space="preserve"> принимается равным 1.</w:t>
      </w:r>
    </w:p>
    <w:p w14:paraId="16684720" w14:textId="77777777" w:rsidR="00684D14" w:rsidRPr="00363A74" w:rsidRDefault="00684D14" w:rsidP="006F65B3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>НКЦ (АО).</w:t>
      </w:r>
    </w:p>
    <w:p w14:paraId="397D5678" w14:textId="77777777" w:rsidR="00684D14" w:rsidRPr="00363A74" w:rsidRDefault="00684D14" w:rsidP="00B74ACE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szCs w:val="24"/>
        </w:rPr>
      </w:pPr>
    </w:p>
    <w:p w14:paraId="186AFAC9" w14:textId="77777777" w:rsidR="00684D14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величины гарантийного обеспечения</w:t>
      </w:r>
    </w:p>
    <w:p w14:paraId="5B23A58B" w14:textId="77777777" w:rsidR="006520D8" w:rsidRDefault="00221B01" w:rsidP="006F65B3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 соглашению с Клиентом рассчитывать величину Гарантийного обеспечения на</w:t>
      </w:r>
      <w:r w:rsidR="00B74ACE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B74ACE">
        <w:rPr>
          <w:rFonts w:ascii="Arial" w:hAnsi="Arial" w:cs="Arial"/>
          <w:sz w:val="24"/>
          <w:szCs w:val="24"/>
        </w:rPr>
        <w:t>и/или</w:t>
      </w:r>
      <w:r w:rsidRPr="00363A74">
        <w:rPr>
          <w:rFonts w:ascii="Arial" w:hAnsi="Arial" w:cs="Arial"/>
          <w:sz w:val="24"/>
          <w:szCs w:val="24"/>
        </w:rPr>
        <w:t xml:space="preserve"> в соответствии с указанным соглашением с Клиентом.</w:t>
      </w:r>
    </w:p>
    <w:p w14:paraId="0192AC01" w14:textId="77777777" w:rsidR="006520D8" w:rsidRDefault="00221B01" w:rsidP="006F65B3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6520D8">
        <w:rPr>
          <w:rFonts w:ascii="Arial" w:hAnsi="Arial" w:cs="Arial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>
        <w:rPr>
          <w:rFonts w:ascii="Arial" w:hAnsi="Arial" w:cs="Arial"/>
          <w:sz w:val="24"/>
          <w:szCs w:val="24"/>
        </w:rPr>
        <w:t>Системы</w:t>
      </w:r>
      <w:r w:rsidRPr="006520D8">
        <w:rPr>
          <w:rFonts w:ascii="Arial" w:hAnsi="Arial" w:cs="Arial"/>
          <w:sz w:val="24"/>
          <w:szCs w:val="24"/>
        </w:rPr>
        <w:t xml:space="preserve"> CQG. Брокер вправе по соглашению с Клиентом рассчитывать величину Гарантийного обеспечения на</w:t>
      </w:r>
      <w:r w:rsid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B74ACE" w:rsidRPr="006520D8">
        <w:rPr>
          <w:rFonts w:ascii="Arial" w:hAnsi="Arial" w:cs="Arial"/>
          <w:sz w:val="24"/>
          <w:szCs w:val="24"/>
        </w:rPr>
        <w:t>и/или</w:t>
      </w:r>
      <w:r w:rsidRPr="006520D8">
        <w:rPr>
          <w:rFonts w:ascii="Arial" w:hAnsi="Arial" w:cs="Arial"/>
          <w:sz w:val="24"/>
          <w:szCs w:val="24"/>
        </w:rPr>
        <w:t xml:space="preserve"> в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соответствии с указанным соглашением с Клиентом</w:t>
      </w:r>
      <w:r w:rsidR="006520D8">
        <w:rPr>
          <w:rFonts w:ascii="Arial" w:hAnsi="Arial" w:cs="Arial"/>
          <w:sz w:val="24"/>
          <w:szCs w:val="24"/>
        </w:rPr>
        <w:t>.</w:t>
      </w:r>
    </w:p>
    <w:p w14:paraId="72DD420E" w14:textId="1E3BCE04" w:rsidR="00221B01" w:rsidRPr="006520D8" w:rsidRDefault="00221B01" w:rsidP="006F65B3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6520D8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НКЦ (АО)</w:t>
      </w:r>
      <w:r w:rsidR="00827FDF">
        <w:rPr>
          <w:rFonts w:ascii="Arial" w:hAnsi="Arial" w:cs="Arial"/>
          <w:sz w:val="24"/>
          <w:szCs w:val="24"/>
        </w:rPr>
        <w:t xml:space="preserve"> </w:t>
      </w:r>
      <w:r w:rsidR="00827FDF" w:rsidRPr="00827FDF">
        <w:rPr>
          <w:rFonts w:ascii="Arial" w:hAnsi="Arial" w:cs="Arial"/>
          <w:sz w:val="24"/>
          <w:szCs w:val="24"/>
        </w:rPr>
        <w:t xml:space="preserve">и/или АО </w:t>
      </w:r>
      <w:r w:rsidR="00E31756">
        <w:rPr>
          <w:rFonts w:ascii="Arial" w:hAnsi="Arial" w:cs="Arial"/>
          <w:sz w:val="24"/>
          <w:szCs w:val="24"/>
        </w:rPr>
        <w:t>«</w:t>
      </w:r>
      <w:r w:rsidR="00827FDF" w:rsidRPr="00827FDF">
        <w:rPr>
          <w:rFonts w:ascii="Arial" w:hAnsi="Arial" w:cs="Arial"/>
          <w:sz w:val="24"/>
          <w:szCs w:val="24"/>
        </w:rPr>
        <w:t>КЦ МФБ</w:t>
      </w:r>
      <w:r w:rsidR="00E31756">
        <w:rPr>
          <w:rFonts w:ascii="Arial" w:hAnsi="Arial" w:cs="Arial"/>
          <w:sz w:val="24"/>
          <w:szCs w:val="24"/>
        </w:rPr>
        <w:t>»</w:t>
      </w:r>
      <w:r w:rsidR="00827FDF" w:rsidRPr="00827FDF">
        <w:rPr>
          <w:rFonts w:ascii="Arial" w:hAnsi="Arial" w:cs="Arial"/>
          <w:sz w:val="24"/>
          <w:szCs w:val="24"/>
        </w:rPr>
        <w:t xml:space="preserve"> (при расчете Гарантийного обеспечения на Фондовом </w:t>
      </w:r>
      <w:r w:rsidR="00827FDF" w:rsidRPr="00827FDF">
        <w:rPr>
          <w:rFonts w:ascii="Arial" w:hAnsi="Arial" w:cs="Arial"/>
          <w:sz w:val="24"/>
          <w:szCs w:val="24"/>
        </w:rPr>
        <w:lastRenderedPageBreak/>
        <w:t>рынке ПАО «Санкт-Петербургская биржа»)</w:t>
      </w:r>
      <w:r w:rsidRPr="006520D8">
        <w:rPr>
          <w:rFonts w:ascii="Arial" w:hAnsi="Arial" w:cs="Arial"/>
          <w:sz w:val="24"/>
          <w:szCs w:val="24"/>
        </w:rPr>
        <w:t xml:space="preserve">. </w:t>
      </w:r>
    </w:p>
    <w:p w14:paraId="2D3C0CEC" w14:textId="77777777" w:rsidR="00221B01" w:rsidRPr="00363A74" w:rsidRDefault="00221B01" w:rsidP="00B74ACE">
      <w:pPr>
        <w:pStyle w:val="aff6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 xml:space="preserve">отношении Клиентов, чьи позиции не учитываются в рамках Обособленного расчетного кода или обособленного ТКС, рассчитывается посредством </w:t>
      </w:r>
      <w:r w:rsidR="00072A32" w:rsidRPr="00363A74">
        <w:rPr>
          <w:rFonts w:ascii="Arial" w:hAnsi="Arial" w:cs="Arial"/>
          <w:sz w:val="24"/>
          <w:szCs w:val="24"/>
        </w:rPr>
        <w:t>Систем</w:t>
      </w:r>
      <w:r w:rsidR="00B74ACE">
        <w:rPr>
          <w:rFonts w:ascii="Arial" w:hAnsi="Arial" w:cs="Arial"/>
          <w:sz w:val="24"/>
          <w:szCs w:val="24"/>
        </w:rPr>
        <w:t>ы</w:t>
      </w:r>
      <w:r w:rsidRPr="00363A74">
        <w:rPr>
          <w:rFonts w:ascii="Arial" w:hAnsi="Arial" w:cs="Arial"/>
          <w:sz w:val="24"/>
          <w:szCs w:val="24"/>
        </w:rPr>
        <w:t xml:space="preserve"> </w:t>
      </w:r>
      <w:r w:rsidR="00072A32" w:rsidRPr="00363A74">
        <w:rPr>
          <w:rFonts w:ascii="Arial" w:hAnsi="Arial" w:cs="Arial"/>
          <w:sz w:val="24"/>
          <w:szCs w:val="24"/>
          <w:lang w:val="en-US"/>
        </w:rPr>
        <w:t>QUIK</w:t>
      </w:r>
      <w:r w:rsidRPr="00363A74">
        <w:rPr>
          <w:rFonts w:ascii="Arial" w:hAnsi="Arial" w:cs="Arial"/>
          <w:sz w:val="24"/>
          <w:szCs w:val="24"/>
        </w:rPr>
        <w:t>.</w:t>
      </w:r>
    </w:p>
    <w:p w14:paraId="73C88615" w14:textId="77777777" w:rsidR="00221B01" w:rsidRPr="00363A74" w:rsidRDefault="00221B01" w:rsidP="006F65B3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363A74">
        <w:rPr>
          <w:rFonts w:ascii="Arial" w:hAnsi="Arial" w:cs="Arial"/>
        </w:rPr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B74ACE">
        <w:rPr>
          <w:rFonts w:ascii="Arial" w:hAnsi="Arial" w:cs="Arial"/>
        </w:rPr>
        <w:t>и/или</w:t>
      </w:r>
      <w:r w:rsidRPr="00363A74">
        <w:rPr>
          <w:rFonts w:ascii="Arial" w:hAnsi="Arial" w:cs="Arial"/>
        </w:rPr>
        <w:t xml:space="preserve"> в соответствии с указанным соглашением с Клиентом.</w:t>
      </w:r>
    </w:p>
    <w:p w14:paraId="6ECCD75A" w14:textId="77777777" w:rsidR="00363A74" w:rsidRPr="00363A74" w:rsidRDefault="00363A74" w:rsidP="00B74ACE">
      <w:pPr>
        <w:tabs>
          <w:tab w:val="clear" w:pos="1134"/>
          <w:tab w:val="left" w:pos="567"/>
        </w:tabs>
        <w:spacing w:line="360" w:lineRule="auto"/>
        <w:jc w:val="both"/>
        <w:rPr>
          <w:rFonts w:ascii="Arial" w:hAnsi="Arial" w:cs="Arial"/>
        </w:rPr>
      </w:pPr>
    </w:p>
    <w:p w14:paraId="436E7E1F" w14:textId="77777777" w:rsidR="00221B01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единого на валютном рынке и единого лимита на фондовом рынке для клиентов, чьи позиции учитываются в рамках обособленных расчетных кодов</w:t>
      </w:r>
    </w:p>
    <w:p w14:paraId="00E950CB" w14:textId="77777777" w:rsidR="00221B01" w:rsidRPr="00EE6082" w:rsidRDefault="00221B01" w:rsidP="006F65B3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EE6082" w:rsidRDefault="00363A74" w:rsidP="00B74ACE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14:paraId="084E873C" w14:textId="77777777" w:rsidR="00221B01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>
        <w:rPr>
          <w:rFonts w:ascii="Arial" w:hAnsi="Arial" w:cs="Arial"/>
          <w:szCs w:val="24"/>
        </w:rPr>
        <w:t xml:space="preserve"> </w:t>
      </w:r>
      <w:r w:rsidRPr="00363A74">
        <w:rPr>
          <w:rFonts w:ascii="Arial" w:hAnsi="Arial" w:cs="Arial"/>
          <w:szCs w:val="24"/>
        </w:rPr>
        <w:t>расчетный код</w:t>
      </w:r>
    </w:p>
    <w:p w14:paraId="47A6D03E" w14:textId="77777777" w:rsidR="00280430" w:rsidRDefault="00280430" w:rsidP="006F65B3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  <w:lang w:val="en-US"/>
        </w:rPr>
      </w:pPr>
      <w:r w:rsidRPr="00363A74">
        <w:rPr>
          <w:rFonts w:ascii="Arial" w:hAnsi="Arial" w:cs="Arial"/>
          <w:sz w:val="24"/>
          <w:szCs w:val="24"/>
        </w:rPr>
        <w:t>Задолженность рассчитывается по формуле:</w:t>
      </w:r>
    </w:p>
    <w:p w14:paraId="658FA8A2" w14:textId="77777777" w:rsidR="00363A74" w:rsidRPr="00363A74" w:rsidRDefault="00363A74" w:rsidP="00B74ACE">
      <w:pPr>
        <w:pStyle w:val="aff6"/>
        <w:widowControl w:val="0"/>
        <w:tabs>
          <w:tab w:val="left" w:pos="567"/>
        </w:tabs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  <w:lang w:val="en-US"/>
        </w:rPr>
      </w:pPr>
    </w:p>
    <w:p w14:paraId="534549BC" w14:textId="7904780B" w:rsidR="00280430" w:rsidRPr="006D6200" w:rsidRDefault="00984CF7" w:rsidP="00B74ACE">
      <w:pPr>
        <w:spacing w:line="360" w:lineRule="auto"/>
        <w:ind w:left="686"/>
        <w:jc w:val="center"/>
        <w:rPr>
          <w:rFonts w:ascii="Arial" w:hAnsi="Arial" w:cs="Arial"/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6D6200">
        <w:rPr>
          <w:rFonts w:ascii="Arial" w:hAnsi="Arial" w:cs="Arial"/>
          <w:i/>
          <w:lang w:val="en-US"/>
        </w:rPr>
        <w:t>,</w:t>
      </w:r>
    </w:p>
    <w:p w14:paraId="242A86F1" w14:textId="77777777" w:rsidR="00280430" w:rsidRPr="00363A74" w:rsidRDefault="00280430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>где:</w:t>
      </w:r>
    </w:p>
    <w:p w14:paraId="0E8796A2" w14:textId="77777777" w:rsidR="00280430" w:rsidRPr="00FA70CE" w:rsidRDefault="00FA70CE" w:rsidP="00B74A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RUB</w:t>
      </w:r>
      <w:r w:rsidRPr="00FA70CE">
        <w:rPr>
          <w:rFonts w:ascii="Arial" w:hAnsi="Arial" w:cs="Arial"/>
        </w:rPr>
        <w:t xml:space="preserve"> </w:t>
      </w:r>
      <w:r w:rsidR="00363A74" w:rsidRPr="00363A74">
        <w:rPr>
          <w:rFonts w:ascii="Arial" w:hAnsi="Arial" w:cs="Arial"/>
        </w:rPr>
        <w:t xml:space="preserve">— </w:t>
      </w:r>
      <w:r>
        <w:rPr>
          <w:rFonts w:ascii="Arial" w:hAnsi="Arial" w:cs="Arial"/>
        </w:rPr>
        <w:t>с</w:t>
      </w:r>
      <w:r w:rsidR="00280430" w:rsidRPr="00363A74">
        <w:rPr>
          <w:rFonts w:ascii="Arial" w:hAnsi="Arial" w:cs="Arial"/>
        </w:rPr>
        <w:t>умма обязательств в российских рублях</w:t>
      </w:r>
      <w:r>
        <w:rPr>
          <w:rFonts w:ascii="Arial" w:hAnsi="Arial" w:cs="Arial"/>
        </w:rPr>
        <w:t>;</w:t>
      </w:r>
    </w:p>
    <w:p w14:paraId="02AA787B" w14:textId="4FEA73C6" w:rsidR="00280430" w:rsidRPr="00363A74" w:rsidRDefault="00754DC6" w:rsidP="00B74ACE">
      <w:pPr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280430" w:rsidRPr="00363A74">
        <w:rPr>
          <w:rFonts w:ascii="Arial" w:hAnsi="Arial" w:cs="Arial"/>
        </w:rPr>
        <w:t>объем обязательств в соответствующей валюте или Ценных бумагах, предназначенной к поставке.</w:t>
      </w:r>
    </w:p>
    <w:p w14:paraId="60DCBFED" w14:textId="77777777" w:rsidR="00221B01" w:rsidRPr="00B74ACE" w:rsidRDefault="00280430" w:rsidP="00B74ACE">
      <w:pPr>
        <w:spacing w:line="360" w:lineRule="auto"/>
        <w:jc w:val="both"/>
        <w:rPr>
          <w:rFonts w:ascii="Arial" w:hAnsi="Arial" w:cs="Arial"/>
        </w:rPr>
      </w:pPr>
      <w:proofErr w:type="spellStart"/>
      <w:r w:rsidRPr="00363A74">
        <w:rPr>
          <w:rFonts w:ascii="Arial" w:hAnsi="Arial" w:cs="Arial"/>
        </w:rPr>
        <w:t>CrossrateRub_TOM</w:t>
      </w:r>
      <w:proofErr w:type="spellEnd"/>
      <w:r w:rsidR="00363A74" w:rsidRPr="00363A74">
        <w:rPr>
          <w:rFonts w:ascii="Arial" w:hAnsi="Arial" w:cs="Arial"/>
        </w:rPr>
        <w:t xml:space="preserve"> — </w:t>
      </w:r>
      <w:r w:rsidRPr="00363A74">
        <w:rPr>
          <w:rFonts w:ascii="Arial" w:hAnsi="Arial" w:cs="Arial"/>
        </w:rPr>
        <w:t>цена инструмента в сопряженной валюте в российских рублях с</w:t>
      </w:r>
      <w:r w:rsidR="00B74ACE">
        <w:rPr>
          <w:rFonts w:ascii="Arial" w:hAnsi="Arial" w:cs="Arial"/>
        </w:rPr>
        <w:t> </w:t>
      </w:r>
      <w:r w:rsidRPr="00363A74">
        <w:rPr>
          <w:rFonts w:ascii="Arial" w:hAnsi="Arial" w:cs="Arial"/>
        </w:rPr>
        <w:t>расчетами «завтра» или цена Ценной бумаги в российских рублях с расчетами T+2.</w:t>
      </w:r>
    </w:p>
    <w:p w14:paraId="0FBBDE9D" w14:textId="77777777" w:rsidR="00363A74" w:rsidRPr="00B74ACE" w:rsidRDefault="00363A74" w:rsidP="00B74ACE">
      <w:pPr>
        <w:spacing w:line="360" w:lineRule="auto"/>
        <w:rPr>
          <w:rFonts w:ascii="Arial" w:hAnsi="Arial" w:cs="Arial"/>
          <w:b/>
          <w:i/>
        </w:rPr>
      </w:pPr>
    </w:p>
    <w:p w14:paraId="3557ECA6" w14:textId="77777777" w:rsidR="00280430" w:rsidRPr="00363A74" w:rsidRDefault="00280430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A74" w:rsidRDefault="00280430" w:rsidP="006F65B3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71E08D04" w14:textId="6357A874" w:rsidR="00A26CB1" w:rsidRPr="00984CF7" w:rsidRDefault="00984CF7" w:rsidP="00B74ACE">
      <w:pPr>
        <w:pStyle w:val="aff6"/>
        <w:spacing w:after="0" w:line="360" w:lineRule="auto"/>
        <w:ind w:left="0"/>
        <w:jc w:val="center"/>
        <w:rPr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p w14:paraId="4E8EB702" w14:textId="77777777" w:rsidR="00363A74" w:rsidRPr="00363A74" w:rsidRDefault="00363A74" w:rsidP="00B74ACE">
      <w:pPr>
        <w:pStyle w:val="BD123"/>
        <w:numPr>
          <w:ilvl w:val="0"/>
          <w:numId w:val="0"/>
        </w:numPr>
        <w:spacing w:before="0"/>
        <w:rPr>
          <w:lang w:eastAsia="ru-RU"/>
        </w:rPr>
      </w:pPr>
    </w:p>
    <w:sectPr w:rsidR="00363A74" w:rsidRPr="00363A74" w:rsidSect="00B74ACE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FE2CC" w14:textId="77777777" w:rsidR="00754DC6" w:rsidRDefault="00754DC6" w:rsidP="00132AC6">
      <w:pPr>
        <w:pStyle w:val="afe"/>
      </w:pPr>
      <w:r>
        <w:separator/>
      </w:r>
    </w:p>
  </w:endnote>
  <w:endnote w:type="continuationSeparator" w:id="0">
    <w:p w14:paraId="58680530" w14:textId="77777777" w:rsidR="00754DC6" w:rsidRDefault="00754DC6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A8BD" w14:textId="77777777" w:rsidR="000E50E9" w:rsidRDefault="000E50E9" w:rsidP="00132AC6">
    <w:pPr>
      <w:pStyle w:val="ab"/>
      <w:framePr w:wrap="around" w:vAnchor="text" w:hAnchor="margin" w:xAlign="right" w:y="1"/>
      <w:rPr>
        <w:rStyle w:val="ad"/>
      </w:rPr>
    </w:pPr>
  </w:p>
  <w:p w14:paraId="0C1B02FA" w14:textId="77777777" w:rsidR="000E50E9" w:rsidRDefault="000E50E9" w:rsidP="006075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9D67A" w14:textId="77777777" w:rsidR="00754DC6" w:rsidRDefault="00754DC6" w:rsidP="00132AC6">
      <w:pPr>
        <w:pStyle w:val="afe"/>
      </w:pPr>
      <w:r>
        <w:separator/>
      </w:r>
    </w:p>
  </w:footnote>
  <w:footnote w:type="continuationSeparator" w:id="0">
    <w:p w14:paraId="3D016D62" w14:textId="77777777" w:rsidR="00754DC6" w:rsidRDefault="00754DC6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77777777" w:rsidR="00B41282" w:rsidRPr="00363A74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bookmarkStart w:id="1" w:name="_Hlk17893152"/>
          <w:r w:rsidRPr="00A67FAF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bookmarkEnd w:id="1"/>
        <w:p w14:paraId="2206349E" w14:textId="77777777" w:rsidR="00B41282" w:rsidRPr="00A67FAF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Методика оценки риск-</w:t>
          </w:r>
          <w:r w:rsidR="00684D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7777777" w:rsidR="002641D1" w:rsidRP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1108AFF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922E7820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CF"/>
    <w:rsid w:val="00061442"/>
    <w:rsid w:val="0006266E"/>
    <w:rsid w:val="000655C6"/>
    <w:rsid w:val="000656A0"/>
    <w:rsid w:val="00070EDF"/>
    <w:rsid w:val="00072A32"/>
    <w:rsid w:val="00076ECC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52F19"/>
    <w:rsid w:val="00354624"/>
    <w:rsid w:val="0035493C"/>
    <w:rsid w:val="003572F8"/>
    <w:rsid w:val="00363037"/>
    <w:rsid w:val="00363A7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410C"/>
    <w:rsid w:val="005846C0"/>
    <w:rsid w:val="00584A93"/>
    <w:rsid w:val="0058582F"/>
    <w:rsid w:val="0058682D"/>
    <w:rsid w:val="00595281"/>
    <w:rsid w:val="00595AFF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709B"/>
    <w:rsid w:val="00D626F8"/>
    <w:rsid w:val="00D66EF4"/>
    <w:rsid w:val="00D7554E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A42"/>
    <w:rsid w:val="00E94D4D"/>
    <w:rsid w:val="00EB352F"/>
    <w:rsid w:val="00EB749B"/>
    <w:rsid w:val="00EC357E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c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d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e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af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af3">
    <w:name w:val="Обычный (веб)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5">
    <w:name w:val="Сетка таблицы1"/>
    <w:basedOn w:val="a2"/>
    <w:next w:val="ac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9F524A-7679-47C3-9B20-D04AB02E6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7753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Александр Исаенков</cp:lastModifiedBy>
  <cp:revision>8</cp:revision>
  <cp:lastPrinted>2015-02-05T16:01:00Z</cp:lastPrinted>
  <dcterms:created xsi:type="dcterms:W3CDTF">2020-08-26T10:16:00Z</dcterms:created>
  <dcterms:modified xsi:type="dcterms:W3CDTF">2020-08-27T12:16:00Z</dcterms:modified>
</cp:coreProperties>
</file>