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F0893" w14:textId="5C5AD657" w:rsidR="00AC097C" w:rsidRPr="009832D9" w:rsidRDefault="003866C1" w:rsidP="000723DF">
      <w:pPr>
        <w:pStyle w:val="affa"/>
        <w:spacing w:line="360" w:lineRule="auto"/>
        <w:ind w:left="0" w:right="-1"/>
        <w:contextualSpacing w:val="0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9832D9">
        <w:rPr>
          <w:rFonts w:ascii="Times New Roman" w:eastAsia="Times New Roman" w:hAnsi="Times New Roman"/>
          <w:b/>
          <w:sz w:val="28"/>
          <w:lang w:eastAsia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информации при оказании Брокером услуг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br/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 xml:space="preserve">на Фондовом рынке </w:t>
      </w:r>
      <w:r w:rsidR="00BF79AB" w:rsidRPr="00BF79AB">
        <w:rPr>
          <w:rFonts w:ascii="Times New Roman" w:eastAsia="Times New Roman" w:hAnsi="Times New Roman"/>
          <w:b/>
          <w:sz w:val="28"/>
          <w:lang w:eastAsia="ru-RU"/>
        </w:rPr>
        <w:t>ПАО «СПБ Биржа»</w:t>
      </w:r>
    </w:p>
    <w:p w14:paraId="3128A9B3" w14:textId="77777777" w:rsidR="00C81849" w:rsidRPr="009832D9" w:rsidRDefault="00C81849" w:rsidP="000723DF">
      <w:pPr>
        <w:pStyle w:val="affa"/>
        <w:spacing w:line="360" w:lineRule="auto"/>
        <w:ind w:left="0" w:right="-1"/>
        <w:contextualSpacing w:val="0"/>
        <w:rPr>
          <w:rFonts w:ascii="Times New Roman" w:hAnsi="Times New Roman"/>
          <w:b/>
          <w:sz w:val="16"/>
          <w:szCs w:val="16"/>
        </w:rPr>
      </w:pPr>
    </w:p>
    <w:p w14:paraId="0002F7A5" w14:textId="44B74619" w:rsidR="00AC097C" w:rsidRPr="009832D9" w:rsidRDefault="00AC097C" w:rsidP="000723DF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0" w:firstLine="0"/>
      </w:pPr>
      <w:r w:rsidRPr="009832D9">
        <w:t>Общие положения</w:t>
      </w:r>
    </w:p>
    <w:p w14:paraId="0CE33096" w14:textId="63829DB8" w:rsidR="00AC097C" w:rsidRPr="009832D9" w:rsidRDefault="00AC097C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</w:rPr>
        <w:t xml:space="preserve">Настоящие </w:t>
      </w:r>
      <w:r w:rsidR="003866C1" w:rsidRPr="009832D9">
        <w:rPr>
          <w:rFonts w:ascii="Times New Roman" w:hAnsi="Times New Roman"/>
          <w:lang w:val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hAnsi="Times New Roman"/>
          <w:lang w:val="ru-RU"/>
        </w:rPr>
        <w:t> </w:t>
      </w:r>
      <w:r w:rsidR="003866C1" w:rsidRPr="009832D9">
        <w:rPr>
          <w:rFonts w:ascii="Times New Roman" w:hAnsi="Times New Roman"/>
          <w:lang w:val="ru-RU"/>
        </w:rPr>
        <w:t xml:space="preserve">информации при оказании Брокером услуг на Фондовом рынке </w:t>
      </w:r>
      <w:r w:rsidR="00BF79AB" w:rsidRPr="00BF79AB">
        <w:rPr>
          <w:rFonts w:ascii="Times New Roman" w:hAnsi="Times New Roman"/>
          <w:lang w:val="ru-RU"/>
        </w:rPr>
        <w:t>ПАО «СПБ Биржа»</w:t>
      </w:r>
      <w:r w:rsidRPr="009832D9">
        <w:rPr>
          <w:rFonts w:ascii="Times New Roman" w:hAnsi="Times New Roman"/>
        </w:rPr>
        <w:t xml:space="preserve"> являются приложением к Регламенту </w:t>
      </w:r>
      <w:r w:rsidR="00DB38AC" w:rsidRPr="009832D9">
        <w:rPr>
          <w:rFonts w:ascii="Times New Roman" w:hAnsi="Times New Roman"/>
          <w:lang w:val="ru-RU"/>
        </w:rPr>
        <w:t>оказания услуг на финансовых рынках</w:t>
      </w:r>
      <w:r w:rsidRPr="009832D9">
        <w:rPr>
          <w:rFonts w:ascii="Times New Roman" w:hAnsi="Times New Roman"/>
        </w:rPr>
        <w:t xml:space="preserve"> ООО</w:t>
      </w:r>
      <w:r w:rsidRPr="009832D9">
        <w:rPr>
          <w:rFonts w:ascii="Times New Roman" w:hAnsi="Times New Roman"/>
          <w:lang w:val="ru-RU"/>
        </w:rPr>
        <w:t> ИК</w:t>
      </w:r>
      <w:r w:rsidR="00C81849" w:rsidRPr="009832D9">
        <w:rPr>
          <w:rFonts w:ascii="Times New Roman" w:hAnsi="Times New Roman"/>
          <w:lang w:val="ru-RU"/>
        </w:rPr>
        <w:t> </w:t>
      </w:r>
      <w:r w:rsidRPr="009832D9">
        <w:rPr>
          <w:rFonts w:ascii="Times New Roman" w:hAnsi="Times New Roman"/>
        </w:rPr>
        <w:t>«</w:t>
      </w:r>
      <w:r w:rsidRPr="009832D9">
        <w:rPr>
          <w:rFonts w:ascii="Times New Roman" w:hAnsi="Times New Roman"/>
          <w:lang w:val="ru-RU"/>
        </w:rPr>
        <w:t>Фридом Финанс</w:t>
      </w:r>
      <w:r w:rsidRPr="009832D9">
        <w:rPr>
          <w:rFonts w:ascii="Times New Roman" w:hAnsi="Times New Roman"/>
        </w:rPr>
        <w:t>»</w:t>
      </w:r>
      <w:r w:rsidRPr="009832D9">
        <w:rPr>
          <w:rFonts w:ascii="Times New Roman" w:hAnsi="Times New Roman"/>
          <w:lang w:val="ru-RU"/>
        </w:rPr>
        <w:t xml:space="preserve"> </w:t>
      </w:r>
      <w:r w:rsidR="00DB38AC" w:rsidRPr="009832D9">
        <w:rPr>
          <w:rFonts w:ascii="Times New Roman" w:hAnsi="Times New Roman"/>
          <w:lang w:val="ru-RU"/>
        </w:rPr>
        <w:t>(для</w:t>
      </w:r>
      <w:r w:rsidR="004508D9" w:rsidRPr="009832D9">
        <w:rPr>
          <w:rFonts w:ascii="Times New Roman" w:hAnsi="Times New Roman"/>
          <w:lang w:val="ru-RU"/>
        </w:rPr>
        <w:t> </w:t>
      </w:r>
      <w:r w:rsidR="00DB38AC" w:rsidRPr="009832D9">
        <w:rPr>
          <w:rFonts w:ascii="Times New Roman" w:hAnsi="Times New Roman"/>
          <w:lang w:val="ru-RU"/>
        </w:rPr>
        <w:t xml:space="preserve">профессиональных и институциональных клиентов) </w:t>
      </w:r>
      <w:r w:rsidRPr="009832D9">
        <w:rPr>
          <w:rFonts w:ascii="Times New Roman" w:hAnsi="Times New Roman"/>
          <w:lang w:val="ru-RU"/>
        </w:rPr>
        <w:t xml:space="preserve">(далее </w:t>
      </w:r>
      <w:r w:rsidR="006D11F9" w:rsidRPr="009832D9">
        <w:rPr>
          <w:rFonts w:ascii="Times New Roman" w:hAnsi="Times New Roman"/>
          <w:lang w:val="ru-RU"/>
        </w:rPr>
        <w:t xml:space="preserve">— </w:t>
      </w:r>
      <w:r w:rsidRPr="009832D9">
        <w:rPr>
          <w:rFonts w:ascii="Times New Roman" w:hAnsi="Times New Roman"/>
          <w:lang w:val="ru-RU"/>
        </w:rPr>
        <w:t>Регламент)</w:t>
      </w:r>
      <w:r w:rsidRPr="009832D9">
        <w:rPr>
          <w:rFonts w:ascii="Times New Roman" w:hAnsi="Times New Roman"/>
        </w:rPr>
        <w:t xml:space="preserve"> и являются его</w:t>
      </w:r>
      <w:r w:rsidR="00C04C61">
        <w:rPr>
          <w:rFonts w:ascii="Times New Roman" w:hAnsi="Times New Roman"/>
          <w:lang w:val="ru-RU"/>
        </w:rPr>
        <w:t> </w:t>
      </w:r>
      <w:r w:rsidRPr="009832D9">
        <w:rPr>
          <w:rFonts w:ascii="Times New Roman" w:hAnsi="Times New Roman"/>
        </w:rPr>
        <w:t>неотъемлемой частью.</w:t>
      </w:r>
    </w:p>
    <w:p w14:paraId="02CBB474" w14:textId="77777777" w:rsidR="00C81849" w:rsidRPr="009832D9" w:rsidRDefault="00C81849" w:rsidP="000723DF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16"/>
          <w:szCs w:val="16"/>
        </w:rPr>
      </w:pPr>
    </w:p>
    <w:p w14:paraId="5BD66BCD" w14:textId="77777777" w:rsidR="00AC097C" w:rsidRPr="009832D9" w:rsidRDefault="003866C1" w:rsidP="000723DF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0" w:firstLine="0"/>
        <w:jc w:val="both"/>
        <w:rPr>
          <w:rFonts w:ascii="Times New Roman" w:hAnsi="Times New Roman"/>
          <w:szCs w:val="24"/>
        </w:rPr>
      </w:pPr>
      <w:r w:rsidRPr="009832D9">
        <w:rPr>
          <w:rFonts w:ascii="Times New Roman" w:hAnsi="Times New Roman"/>
          <w:szCs w:val="24"/>
          <w:lang w:val="ru-RU"/>
        </w:rPr>
        <w:t>термины и определения</w:t>
      </w:r>
    </w:p>
    <w:p w14:paraId="4BF277EB" w14:textId="1A51C73C" w:rsidR="00C81849" w:rsidRPr="009832D9" w:rsidRDefault="00C81849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Вышестоящий</w:t>
      </w:r>
      <w:r w:rsidR="003866C1" w:rsidRPr="009832D9">
        <w:rPr>
          <w:b/>
          <w:bCs/>
          <w:lang w:eastAsia="ru-RU"/>
        </w:rPr>
        <w:t xml:space="preserve"> депозитарий</w:t>
      </w:r>
      <w:r w:rsidRPr="009832D9">
        <w:rPr>
          <w:lang w:eastAsia="ru-RU"/>
        </w:rPr>
        <w:t xml:space="preserve"> — </w:t>
      </w:r>
      <w:r w:rsidR="003866C1" w:rsidRPr="009832D9">
        <w:rPr>
          <w:lang w:eastAsia="ru-RU"/>
        </w:rPr>
        <w:t xml:space="preserve">депозитарий, </w:t>
      </w:r>
      <w:r w:rsidRPr="009832D9">
        <w:rPr>
          <w:lang w:eastAsia="ru-RU"/>
        </w:rPr>
        <w:t>являющийся</w:t>
      </w:r>
      <w:r w:rsidR="003866C1" w:rsidRPr="009832D9">
        <w:rPr>
          <w:lang w:eastAsia="ru-RU"/>
        </w:rPr>
        <w:t xml:space="preserve"> PFFI и QI, </w:t>
      </w:r>
      <w:r w:rsidRPr="009832D9">
        <w:rPr>
          <w:lang w:eastAsia="ru-RU"/>
        </w:rPr>
        <w:t>который</w:t>
      </w:r>
      <w:r w:rsidR="003866C1" w:rsidRPr="009832D9">
        <w:rPr>
          <w:lang w:eastAsia="ru-RU"/>
        </w:rPr>
        <w:t xml:space="preserve"> не</w:t>
      </w:r>
      <w:r w:rsidRPr="009832D9">
        <w:rPr>
          <w:lang w:eastAsia="ru-RU"/>
        </w:rPr>
        <w:t> </w:t>
      </w:r>
      <w:r w:rsidR="003866C1" w:rsidRPr="009832D9">
        <w:rPr>
          <w:lang w:eastAsia="ru-RU"/>
        </w:rPr>
        <w:t>принимает на</w:t>
      </w:r>
      <w:r w:rsidR="009832D9">
        <w:rPr>
          <w:lang w:val="en-US" w:eastAsia="ru-RU"/>
        </w:rPr>
        <w:t> </w:t>
      </w:r>
      <w:r w:rsidR="003866C1" w:rsidRPr="009832D9">
        <w:rPr>
          <w:lang w:eastAsia="ru-RU"/>
        </w:rPr>
        <w:t>себя ответственности по удержанию денежных средств и не принимает ответственности по</w:t>
      </w:r>
      <w:r w:rsidR="00AA697D">
        <w:rPr>
          <w:lang w:eastAsia="ru-RU"/>
        </w:rPr>
        <w:t> </w:t>
      </w:r>
      <w:r w:rsidR="003866C1" w:rsidRPr="009832D9">
        <w:rPr>
          <w:lang w:eastAsia="ru-RU"/>
        </w:rPr>
        <w:t>отчетности при выплате нерезидентам США доходов по Ценным бумагам эмитентов США.</w:t>
      </w:r>
    </w:p>
    <w:p w14:paraId="2FEF435F" w14:textId="4A712451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КЦ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Pr="009832D9">
        <w:rPr>
          <w:lang w:eastAsia="ru-RU"/>
        </w:rPr>
        <w:t xml:space="preserve"> </w:t>
      </w:r>
      <w:r w:rsidR="00CD4F80">
        <w:rPr>
          <w:lang w:eastAsia="ru-RU"/>
        </w:rPr>
        <w:t>НКО-ЦК «СПБ Клиринг» (АО)</w:t>
      </w:r>
      <w:r w:rsidRPr="009832D9">
        <w:rPr>
          <w:lang w:eastAsia="ru-RU"/>
        </w:rPr>
        <w:t>.</w:t>
      </w:r>
    </w:p>
    <w:p w14:paraId="08F8548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Закон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Закон США «О налогообложении иностранных счетов» (Foreign </w:t>
      </w:r>
      <w:proofErr w:type="spellStart"/>
      <w:r w:rsidRPr="009832D9">
        <w:rPr>
          <w:lang w:eastAsia="ru-RU"/>
        </w:rPr>
        <w:t>Account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Tax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Compliance</w:t>
      </w:r>
      <w:proofErr w:type="spellEnd"/>
      <w:r w:rsidRPr="009832D9">
        <w:rPr>
          <w:lang w:eastAsia="ru-RU"/>
        </w:rPr>
        <w:t xml:space="preserve"> Act, FATCA). </w:t>
      </w:r>
    </w:p>
    <w:p w14:paraId="39D0722D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Посредник</w:t>
      </w:r>
      <w:r w:rsidR="00C81849" w:rsidRPr="009832D9">
        <w:rPr>
          <w:lang w:eastAsia="ru-RU"/>
        </w:rPr>
        <w:t xml:space="preserve"> — финансовый</w:t>
      </w:r>
      <w:r w:rsidRPr="009832D9">
        <w:rPr>
          <w:lang w:eastAsia="ru-RU"/>
        </w:rPr>
        <w:t xml:space="preserve"> институт в соответствии с Законом США, в том числе </w:t>
      </w:r>
      <w:proofErr w:type="spellStart"/>
      <w:r w:rsidRPr="009832D9">
        <w:rPr>
          <w:lang w:eastAsia="ru-RU"/>
        </w:rPr>
        <w:t>участвующии</w:t>
      </w:r>
      <w:proofErr w:type="spellEnd"/>
      <w:r w:rsidRPr="009832D9">
        <w:rPr>
          <w:lang w:eastAsia="ru-RU"/>
        </w:rPr>
        <w:t xml:space="preserve">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ABAE2B4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Реестр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="00C81849" w:rsidRPr="009832D9">
        <w:rPr>
          <w:b/>
          <w:bCs/>
          <w:lang w:eastAsia="ru-RU"/>
        </w:rPr>
        <w:t xml:space="preserve"> </w:t>
      </w:r>
      <w:r w:rsidRPr="009832D9">
        <w:rPr>
          <w:lang w:eastAsia="ru-RU"/>
        </w:rPr>
        <w:t xml:space="preserve">информация о Бенефициарах дохода и Посредниках по форме, </w:t>
      </w:r>
      <w:r w:rsidR="00C81849" w:rsidRPr="009832D9">
        <w:rPr>
          <w:lang w:eastAsia="ru-RU"/>
        </w:rPr>
        <w:t>определенной</w:t>
      </w:r>
      <w:r w:rsidRPr="009832D9">
        <w:rPr>
          <w:lang w:eastAsia="ru-RU"/>
        </w:rPr>
        <w:t xml:space="preserve"> Приложением №</w:t>
      </w:r>
      <w:r w:rsidR="00C04C61">
        <w:rPr>
          <w:lang w:eastAsia="ru-RU"/>
        </w:rPr>
        <w:t> </w:t>
      </w:r>
      <w:r w:rsidRPr="009832D9">
        <w:rPr>
          <w:lang w:eastAsia="ru-RU"/>
        </w:rPr>
        <w:t>8</w:t>
      </w:r>
      <w:r w:rsidR="00A90044" w:rsidRPr="009832D9">
        <w:rPr>
          <w:lang w:eastAsia="ru-RU"/>
        </w:rPr>
        <w:t>.31 Регламента</w:t>
      </w:r>
      <w:r w:rsidRPr="009832D9">
        <w:rPr>
          <w:lang w:eastAsia="ru-RU"/>
        </w:rPr>
        <w:t>, предоставляемая Клиентом для получения налоговых льгот на</w:t>
      </w:r>
      <w:r w:rsidR="00C04C61">
        <w:rPr>
          <w:lang w:eastAsia="ru-RU"/>
        </w:rPr>
        <w:t> </w:t>
      </w:r>
      <w:r w:rsidRPr="009832D9">
        <w:rPr>
          <w:lang w:eastAsia="ru-RU"/>
        </w:rPr>
        <w:t xml:space="preserve">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физического лица; 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юридического лица; Форма идентификации Посредника. </w:t>
      </w:r>
    </w:p>
    <w:p w14:paraId="1D6E540A" w14:textId="0018909E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физического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 xml:space="preserve">соответствии с налоговым законодательством США. </w:t>
      </w:r>
    </w:p>
    <w:p w14:paraId="2C9AC74B" w14:textId="000DF7C8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юридического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8BEN-E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>соответствии с налоговым законодательством США.</w:t>
      </w:r>
    </w:p>
    <w:p w14:paraId="48DC62E9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lastRenderedPageBreak/>
        <w:t>Форма идентификации Посредника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W-8IMY в соответствии с налоговым законодательством США.</w:t>
      </w:r>
    </w:p>
    <w:p w14:paraId="49CB563E" w14:textId="0B47E51B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 xml:space="preserve">Форма </w:t>
      </w:r>
      <w:r w:rsidR="00C81849" w:rsidRPr="009832D9">
        <w:rPr>
          <w:b/>
          <w:bCs/>
          <w:lang w:eastAsia="ru-RU"/>
        </w:rPr>
        <w:t>упрощенной</w:t>
      </w:r>
      <w:r w:rsidRPr="009832D9">
        <w:rPr>
          <w:b/>
          <w:bCs/>
          <w:lang w:eastAsia="ru-RU"/>
        </w:rPr>
        <w:t xml:space="preserve">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информация о Бенефициарах дохода и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>Посредниках,</w:t>
      </w:r>
      <w:r w:rsidR="009840B4" w:rsidRPr="009832D9">
        <w:rPr>
          <w:lang w:eastAsia="ru-RU"/>
        </w:rPr>
        <w:t xml:space="preserve"> </w:t>
      </w:r>
      <w:r w:rsidR="00A90044" w:rsidRPr="009832D9">
        <w:rPr>
          <w:lang w:eastAsia="ru-RU"/>
        </w:rPr>
        <w:t>по форме, предусмотренной Приложением №</w:t>
      </w:r>
      <w:r w:rsidR="00C04C61">
        <w:rPr>
          <w:lang w:eastAsia="ru-RU"/>
        </w:rPr>
        <w:t> </w:t>
      </w:r>
      <w:r w:rsidR="00A90044" w:rsidRPr="009832D9">
        <w:rPr>
          <w:lang w:eastAsia="ru-RU"/>
        </w:rPr>
        <w:t xml:space="preserve">8.31 Регламента, </w:t>
      </w:r>
      <w:r w:rsidRPr="009832D9">
        <w:rPr>
          <w:lang w:eastAsia="ru-RU"/>
        </w:rPr>
        <w:t>предоставляемая для идентификации Бенефициаров дохода, не претендующих на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 xml:space="preserve">налоговую льготу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Бенефициару дохода по соответствующим Ценным бумагам эмитентов США.</w:t>
      </w:r>
      <w:r w:rsidR="00300F5A" w:rsidRPr="009832D9">
        <w:rPr>
          <w:lang w:eastAsia="ru-RU"/>
        </w:rPr>
        <w:t xml:space="preserve"> Юридические лица- Бенефициары дохода не предоставляют Форму упрощенной идентификации., а предоставляют </w:t>
      </w:r>
      <w:r w:rsidR="00300F5A" w:rsidRPr="009832D9">
        <w:rPr>
          <w:bCs/>
          <w:lang w:eastAsia="ru-RU"/>
        </w:rPr>
        <w:t>Форму идентификации Бенефициара дохода — юридического лица</w:t>
      </w:r>
      <w:r w:rsidR="00300F5A" w:rsidRPr="009832D9">
        <w:rPr>
          <w:lang w:eastAsia="ru-RU"/>
        </w:rPr>
        <w:t xml:space="preserve"> </w:t>
      </w:r>
    </w:p>
    <w:p w14:paraId="18B85AF3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Ценные бумаги эмитентов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 w:rsidRPr="009832D9">
        <w:rPr>
          <w:lang w:eastAsia="ru-RU"/>
        </w:rPr>
        <w:t>.</w:t>
      </w:r>
    </w:p>
    <w:p w14:paraId="7385C842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NPFFI (</w:t>
      </w:r>
      <w:proofErr w:type="spellStart"/>
      <w:r w:rsidRPr="009832D9">
        <w:rPr>
          <w:b/>
          <w:bCs/>
          <w:lang w:eastAsia="ru-RU"/>
        </w:rPr>
        <w:t>Nonparticipating</w:t>
      </w:r>
      <w:proofErr w:type="spellEnd"/>
      <w:r w:rsidRPr="009832D9">
        <w:rPr>
          <w:b/>
          <w:bCs/>
          <w:lang w:eastAsia="ru-RU"/>
        </w:rPr>
        <w:t xml:space="preserve"> Foreign Financial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proofErr w:type="spellStart"/>
      <w:r w:rsidR="00C81849" w:rsidRPr="009832D9">
        <w:rPr>
          <w:lang w:eastAsia="ru-RU"/>
        </w:rPr>
        <w:t>неучаствующий</w:t>
      </w:r>
      <w:proofErr w:type="spellEnd"/>
      <w:r w:rsidRPr="009832D9">
        <w:rPr>
          <w:lang w:eastAsia="ru-RU"/>
        </w:rPr>
        <w:t xml:space="preserve"> в</w:t>
      </w:r>
      <w:r w:rsidR="00F010BE" w:rsidRPr="009832D9">
        <w:rPr>
          <w:lang w:eastAsia="ru-RU"/>
        </w:rPr>
        <w:t> </w:t>
      </w:r>
      <w:r w:rsidRPr="009832D9">
        <w:rPr>
          <w:lang w:eastAsia="ru-RU"/>
        </w:rPr>
        <w:t xml:space="preserve">применении Закона США </w:t>
      </w:r>
      <w:r w:rsidR="00F010BE" w:rsidRPr="009832D9">
        <w:rPr>
          <w:lang w:eastAsia="ru-RU"/>
        </w:rPr>
        <w:t>иностранный</w:t>
      </w:r>
      <w:r w:rsidRPr="009832D9">
        <w:rPr>
          <w:lang w:eastAsia="ru-RU"/>
        </w:rPr>
        <w:t xml:space="preserve"> </w:t>
      </w:r>
      <w:r w:rsidR="00F010BE" w:rsidRPr="009832D9">
        <w:rPr>
          <w:lang w:eastAsia="ru-RU"/>
        </w:rPr>
        <w:t>финансовый</w:t>
      </w:r>
      <w:r w:rsidRPr="009832D9">
        <w:rPr>
          <w:lang w:eastAsia="ru-RU"/>
        </w:rPr>
        <w:t xml:space="preserve"> институт. </w:t>
      </w:r>
    </w:p>
    <w:p w14:paraId="6E607DB7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PFFI (</w:t>
      </w:r>
      <w:proofErr w:type="spellStart"/>
      <w:r w:rsidRPr="009832D9">
        <w:rPr>
          <w:b/>
          <w:bCs/>
          <w:lang w:eastAsia="ru-RU"/>
        </w:rPr>
        <w:t>Participating</w:t>
      </w:r>
      <w:proofErr w:type="spellEnd"/>
      <w:r w:rsidRPr="009832D9">
        <w:rPr>
          <w:b/>
          <w:bCs/>
          <w:lang w:eastAsia="ru-RU"/>
        </w:rPr>
        <w:t xml:space="preserve"> Foreign Financial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участвующий </w:t>
      </w:r>
      <w:r w:rsidRPr="009832D9">
        <w:rPr>
          <w:lang w:eastAsia="ru-RU"/>
        </w:rPr>
        <w:t xml:space="preserve">в применении Закона США </w:t>
      </w:r>
      <w:r w:rsidR="00C81849" w:rsidRPr="009832D9">
        <w:rPr>
          <w:lang w:eastAsia="ru-RU"/>
        </w:rPr>
        <w:t>иностранный финансовый</w:t>
      </w:r>
      <w:r w:rsidRPr="009832D9">
        <w:rPr>
          <w:lang w:eastAsia="ru-RU"/>
        </w:rPr>
        <w:t xml:space="preserve"> институт,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 xml:space="preserve">Налоговой службой </w:t>
      </w:r>
      <w:r w:rsidRPr="009832D9">
        <w:rPr>
          <w:lang w:eastAsia="ru-RU"/>
        </w:rPr>
        <w:t xml:space="preserve">США. </w:t>
      </w:r>
    </w:p>
    <w:p w14:paraId="06C3CB7F" w14:textId="6FFA1625" w:rsidR="009840B4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lang w:eastAsia="ru-RU"/>
        </w:rPr>
        <w:t>QI</w:t>
      </w:r>
      <w:r w:rsidRPr="009832D9">
        <w:rPr>
          <w:lang w:eastAsia="ru-RU"/>
        </w:rPr>
        <w:t xml:space="preserve"> (</w:t>
      </w:r>
      <w:proofErr w:type="spellStart"/>
      <w:r w:rsidRPr="009832D9">
        <w:rPr>
          <w:lang w:eastAsia="ru-RU"/>
        </w:rPr>
        <w:t>Qualified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Intermediary</w:t>
      </w:r>
      <w:proofErr w:type="spellEnd"/>
      <w:r w:rsidRPr="009832D9">
        <w:rPr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Посредник,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>Налоговой службой</w:t>
      </w:r>
      <w:r w:rsidRPr="009832D9">
        <w:rPr>
          <w:lang w:eastAsia="ru-RU"/>
        </w:rPr>
        <w:t xml:space="preserve"> США, в соответствии с которым </w:t>
      </w:r>
      <w:r w:rsidR="00C81849" w:rsidRPr="009832D9">
        <w:rPr>
          <w:lang w:eastAsia="ru-RU"/>
        </w:rPr>
        <w:t>такой</w:t>
      </w:r>
      <w:r w:rsidRPr="009832D9">
        <w:rPr>
          <w:lang w:eastAsia="ru-RU"/>
        </w:rPr>
        <w:t xml:space="preserve"> Посредник вправе предоставлять Бенефициарам дохода льготы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соглашению об </w:t>
      </w:r>
      <w:r w:rsidR="00C81849" w:rsidRPr="009832D9">
        <w:rPr>
          <w:lang w:eastAsia="ru-RU"/>
        </w:rPr>
        <w:t>избегании двойного</w:t>
      </w:r>
      <w:r w:rsidRPr="009832D9">
        <w:rPr>
          <w:lang w:eastAsia="ru-RU"/>
        </w:rPr>
        <w:t xml:space="preserve"> налогообложения, заключенному между Россий и США (при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условии, что </w:t>
      </w:r>
      <w:r w:rsidR="00C81849" w:rsidRPr="009832D9">
        <w:rPr>
          <w:lang w:eastAsia="ru-RU"/>
        </w:rPr>
        <w:t>вышестоящий</w:t>
      </w:r>
      <w:r w:rsidRPr="009832D9">
        <w:rPr>
          <w:lang w:eastAsia="ru-RU"/>
        </w:rPr>
        <w:t xml:space="preserve"> по отношению к такому Посреднику QI оказывает услуги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соответствии со статусом Бенефициара дохода. </w:t>
      </w:r>
    </w:p>
    <w:p w14:paraId="20627DE9" w14:textId="4E551513" w:rsidR="003866C1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RDCFFI (</w:t>
      </w:r>
      <w:proofErr w:type="spellStart"/>
      <w:r w:rsidRPr="009832D9">
        <w:rPr>
          <w:b/>
          <w:bCs/>
          <w:lang w:eastAsia="ru-RU"/>
        </w:rPr>
        <w:t>Registered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Deemed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Compliant</w:t>
      </w:r>
      <w:proofErr w:type="spellEnd"/>
      <w:r w:rsidRPr="009832D9">
        <w:rPr>
          <w:b/>
          <w:bCs/>
          <w:lang w:eastAsia="ru-RU"/>
        </w:rPr>
        <w:t xml:space="preserve"> Foreign Financial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="009840B4" w:rsidRPr="009832D9">
        <w:rPr>
          <w:lang w:eastAsia="ru-RU"/>
        </w:rPr>
        <w:t>зарегистрированный</w:t>
      </w:r>
      <w:r w:rsidRPr="009832D9">
        <w:rPr>
          <w:lang w:eastAsia="ru-RU"/>
        </w:rPr>
        <w:t xml:space="preserve"> </w:t>
      </w:r>
      <w:r w:rsidR="009840B4" w:rsidRPr="009832D9">
        <w:rPr>
          <w:lang w:eastAsia="ru-RU"/>
        </w:rPr>
        <w:t>иностранный финансовый институт</w:t>
      </w:r>
      <w:r w:rsidRPr="009832D9">
        <w:rPr>
          <w:lang w:eastAsia="ru-RU"/>
        </w:rPr>
        <w:t xml:space="preserve">, </w:t>
      </w:r>
      <w:r w:rsidR="009840B4" w:rsidRPr="009832D9">
        <w:rPr>
          <w:lang w:eastAsia="ru-RU"/>
        </w:rPr>
        <w:t>признанный</w:t>
      </w:r>
      <w:r w:rsidRPr="009832D9">
        <w:rPr>
          <w:lang w:eastAsia="ru-RU"/>
        </w:rPr>
        <w:t xml:space="preserve"> соблюдающим требования Закона США. </w:t>
      </w:r>
    </w:p>
    <w:p w14:paraId="3116504C" w14:textId="77777777" w:rsidR="00AA697D" w:rsidRPr="009832D9" w:rsidRDefault="00AA697D" w:rsidP="000723DF">
      <w:pPr>
        <w:tabs>
          <w:tab w:val="clear" w:pos="1134"/>
          <w:tab w:val="left" w:pos="709"/>
        </w:tabs>
        <w:spacing w:line="360" w:lineRule="auto"/>
        <w:jc w:val="both"/>
        <w:rPr>
          <w:lang w:eastAsia="ru-RU"/>
        </w:rPr>
      </w:pPr>
    </w:p>
    <w:p w14:paraId="7D852503" w14:textId="652479CE" w:rsidR="003866C1" w:rsidRPr="009832D9" w:rsidRDefault="003866C1" w:rsidP="00DA7BC9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rPr>
          <w:lang w:eastAsia="ru-RU"/>
        </w:rPr>
      </w:pPr>
      <w:r w:rsidRPr="009832D9">
        <w:rPr>
          <w:lang w:eastAsia="ru-RU"/>
        </w:rPr>
        <w:t xml:space="preserve">Порядок взаимодействия Сторон для целей оказания услуг </w:t>
      </w:r>
      <w:r w:rsidR="00AA697D">
        <w:rPr>
          <w:lang w:val="ru-RU" w:eastAsia="ru-RU"/>
        </w:rPr>
        <w:t>В </w:t>
      </w:r>
      <w:r w:rsidRPr="009832D9">
        <w:rPr>
          <w:lang w:eastAsia="ru-RU"/>
        </w:rPr>
        <w:t>ПАО</w:t>
      </w:r>
      <w:r w:rsidR="00AA697D">
        <w:rPr>
          <w:lang w:val="ru-RU" w:eastAsia="ru-RU"/>
        </w:rPr>
        <w:t> </w:t>
      </w:r>
      <w:r w:rsidRPr="009832D9">
        <w:rPr>
          <w:lang w:eastAsia="ru-RU"/>
        </w:rPr>
        <w:t>«СПБ»</w:t>
      </w:r>
    </w:p>
    <w:p w14:paraId="6E3B1268" w14:textId="77777777" w:rsidR="004041C5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t xml:space="preserve">К документам идентификации, клиентов и </w:t>
      </w:r>
      <w:proofErr w:type="spellStart"/>
      <w:r w:rsidRPr="009832D9">
        <w:rPr>
          <w:rFonts w:ascii="Times New Roman" w:hAnsi="Times New Roman"/>
          <w:lang w:eastAsia="ru-RU"/>
        </w:rPr>
        <w:t>Субклиентов</w:t>
      </w:r>
      <w:proofErr w:type="spellEnd"/>
      <w:r w:rsidRPr="009832D9">
        <w:rPr>
          <w:rFonts w:ascii="Times New Roman" w:hAnsi="Times New Roman"/>
          <w:lang w:eastAsia="ru-RU"/>
        </w:rPr>
        <w:t xml:space="preserve"> Брокера- Участника клиринга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КЦ относятся следующие документы: Форма идентификации Посредника, Форма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>физического лица, Форма 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 xml:space="preserve">юридического лица и Форма </w:t>
      </w:r>
      <w:r w:rsidR="00610D7F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иные документы, которые могут быть дополнительно затребованы Брокером по требованию Вышестоящего депозитария</w:t>
      </w:r>
      <w:r w:rsidRPr="009832D9">
        <w:rPr>
          <w:rFonts w:ascii="Times New Roman" w:hAnsi="Times New Roman"/>
          <w:lang w:val="ru-RU" w:eastAsia="ru-RU"/>
        </w:rPr>
        <w:t>.</w:t>
      </w:r>
    </w:p>
    <w:p w14:paraId="646911A9" w14:textId="3F0998E3" w:rsidR="003866C1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041C5">
        <w:rPr>
          <w:rFonts w:ascii="Times New Roman" w:hAnsi="Times New Roman"/>
          <w:lang w:eastAsia="ru-RU"/>
        </w:rPr>
        <w:lastRenderedPageBreak/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 w:rsidR="009840B4" w:rsidRPr="004041C5">
        <w:rPr>
          <w:rFonts w:ascii="Times New Roman" w:hAnsi="Times New Roman"/>
          <w:lang w:eastAsia="ru-RU"/>
        </w:rPr>
        <w:t xml:space="preserve"> </w:t>
      </w:r>
      <w:r w:rsidRPr="004041C5">
        <w:rPr>
          <w:rFonts w:ascii="Times New Roman" w:hAnsi="Times New Roman"/>
          <w:lang w:eastAsia="ru-RU"/>
        </w:rPr>
        <w:t>предоставляет Брокеру для</w:t>
      </w:r>
      <w:r w:rsidR="004F709A" w:rsidRPr="004041C5">
        <w:rPr>
          <w:rFonts w:ascii="Times New Roman" w:hAnsi="Times New Roman"/>
          <w:lang w:val="en-US" w:eastAsia="ru-RU"/>
        </w:rPr>
        <w:t> </w:t>
      </w:r>
      <w:r w:rsidRPr="004041C5">
        <w:rPr>
          <w:rFonts w:ascii="Times New Roman" w:hAnsi="Times New Roman"/>
          <w:lang w:eastAsia="ru-RU"/>
        </w:rPr>
        <w:t xml:space="preserve">передачи в Клиринговый центр и Вышестоящему депозитарию следующие документы: </w:t>
      </w:r>
    </w:p>
    <w:p w14:paraId="2DD7780E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Посредников</w:t>
      </w:r>
      <w:r w:rsidR="009840B4" w:rsidRPr="009832D9">
        <w:rPr>
          <w:lang w:eastAsia="ru-RU"/>
        </w:rPr>
        <w:t>;</w:t>
      </w:r>
    </w:p>
    <w:p w14:paraId="3E258DFF" w14:textId="289AB6FE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юридических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 </w:t>
      </w:r>
    </w:p>
    <w:p w14:paraId="41C55278" w14:textId="6B77337F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</w:t>
      </w:r>
    </w:p>
    <w:p w14:paraId="49F98F79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Реестр.</w:t>
      </w:r>
    </w:p>
    <w:p w14:paraId="0601F28C" w14:textId="1DE950FD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Формы идентификации должны быть заполнены в полном соответствии с </w:t>
      </w:r>
      <w:r w:rsidR="009840B4" w:rsidRPr="009832D9">
        <w:rPr>
          <w:rFonts w:ascii="Times New Roman" w:hAnsi="Times New Roman"/>
          <w:lang w:val="ru-RU" w:eastAsia="ru-RU"/>
        </w:rPr>
        <w:t>инструкцией</w:t>
      </w:r>
      <w:r w:rsidRPr="009832D9">
        <w:rPr>
          <w:rFonts w:ascii="Times New Roman" w:hAnsi="Times New Roman"/>
          <w:lang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размещенной</w:t>
      </w:r>
      <w:r w:rsidRPr="009832D9">
        <w:rPr>
          <w:rFonts w:ascii="Times New Roman" w:hAnsi="Times New Roman"/>
          <w:lang w:eastAsia="ru-RU"/>
        </w:rPr>
        <w:t xml:space="preserve"> на </w:t>
      </w:r>
      <w:r w:rsidR="009840B4" w:rsidRPr="009832D9">
        <w:rPr>
          <w:rFonts w:ascii="Times New Roman" w:hAnsi="Times New Roman"/>
          <w:lang w:val="ru-RU" w:eastAsia="ru-RU"/>
        </w:rPr>
        <w:t>сайте Налоговой</w:t>
      </w:r>
      <w:r w:rsidRPr="009832D9">
        <w:rPr>
          <w:rFonts w:ascii="Times New Roman" w:hAnsi="Times New Roman"/>
          <w:lang w:eastAsia="ru-RU"/>
        </w:rPr>
        <w:t xml:space="preserve"> службы США, и подписаны: </w:t>
      </w:r>
    </w:p>
    <w:p w14:paraId="13C2935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физического лица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Бенефициаром дохода; </w:t>
      </w:r>
    </w:p>
    <w:p w14:paraId="2A9A5595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юридического лица и Форм идентификации Посредника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его уполномоченным представителем. </w:t>
      </w:r>
    </w:p>
    <w:p w14:paraId="7DD1EFB8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должны быть заполнены печатным способом или</w:t>
      </w:r>
      <w:r w:rsidR="009840B4" w:rsidRPr="009832D9">
        <w:rPr>
          <w:rFonts w:ascii="Times New Roman" w:eastAsia="Times New Roman" w:hAnsi="Times New Roman"/>
          <w:lang w:eastAsia="ru-RU"/>
        </w:rPr>
        <w:t> </w:t>
      </w:r>
      <w:r w:rsidRPr="009832D9">
        <w:rPr>
          <w:rFonts w:ascii="Times New Roman" w:eastAsia="Times New Roman" w:hAnsi="Times New Roman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5CC22065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достоверности заполнения указанных форм 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реестра, о</w:t>
      </w:r>
      <w:r w:rsidR="004F709A">
        <w:rPr>
          <w:rFonts w:ascii="Times New Roman" w:hAnsi="Times New Roman"/>
          <w:lang w:val="en-US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необходимости предоставления дополнительной информации, Брокер направляет Клиенту соответствующий запрос о предоставлении корректно заполненных Форм идентификации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</w:t>
      </w:r>
      <w:r w:rsidR="004C0C83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Формы упрощенной идентификации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разъяснений от Клиента по заполнению форм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 в течение 1 (одного) рабочего дня с момента получения уведомления от КЦ.</w:t>
      </w:r>
    </w:p>
    <w:p w14:paraId="7E1581D5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Направление Клиентом Брокеру Форм идентификации, Форм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Pr="009832D9" w:rsidRDefault="009840B4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почтовой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 (</w:t>
      </w:r>
      <w:r w:rsidRPr="009832D9">
        <w:rPr>
          <w:rFonts w:ascii="Times New Roman" w:eastAsia="Times New Roman" w:hAnsi="Times New Roman"/>
          <w:lang w:eastAsia="ru-RU"/>
        </w:rPr>
        <w:t>курьерской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) </w:t>
      </w:r>
      <w:r w:rsidRPr="009832D9">
        <w:rPr>
          <w:rFonts w:ascii="Times New Roman" w:eastAsia="Times New Roman" w:hAnsi="Times New Roman"/>
          <w:lang w:eastAsia="ru-RU"/>
        </w:rPr>
        <w:t>службой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9832D9" w:rsidRDefault="003866C1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посредством Личного кабинета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для документов в </w:t>
      </w:r>
      <w:r w:rsidR="009840B4" w:rsidRPr="009832D9">
        <w:rPr>
          <w:rFonts w:ascii="Times New Roman" w:eastAsia="Times New Roman" w:hAnsi="Times New Roman"/>
          <w:lang w:eastAsia="ru-RU"/>
        </w:rPr>
        <w:t>электронной</w:t>
      </w:r>
      <w:r w:rsidRPr="009832D9">
        <w:rPr>
          <w:rFonts w:ascii="Times New Roman" w:eastAsia="Times New Roman" w:hAnsi="Times New Roman"/>
          <w:lang w:eastAsia="ru-RU"/>
        </w:rPr>
        <w:t xml:space="preserve"> форме. </w:t>
      </w:r>
    </w:p>
    <w:p w14:paraId="157825A1" w14:textId="22A266AA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Клиент обязуется предоставлять Брокеру для </w:t>
      </w:r>
      <w:r w:rsidR="009840B4" w:rsidRPr="009832D9">
        <w:rPr>
          <w:rFonts w:ascii="Times New Roman" w:hAnsi="Times New Roman"/>
          <w:lang w:val="ru-RU" w:eastAsia="ru-RU"/>
        </w:rPr>
        <w:t>дальнейшей</w:t>
      </w:r>
      <w:r w:rsidRPr="009832D9">
        <w:rPr>
          <w:rFonts w:ascii="Times New Roman" w:hAnsi="Times New Roman"/>
          <w:lang w:eastAsia="ru-RU"/>
        </w:rPr>
        <w:t xml:space="preserve"> передачи в КЦ </w:t>
      </w:r>
      <w:r w:rsidR="004F709A">
        <w:rPr>
          <w:rFonts w:ascii="Times New Roman" w:hAnsi="Times New Roman"/>
          <w:lang w:eastAsia="ru-RU"/>
        </w:rPr>
        <w:t>и (или)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идентификации. Обновленные Формы идентификации и Реестр предоставляются в сроки, </w:t>
      </w:r>
      <w:r w:rsidRPr="009832D9">
        <w:rPr>
          <w:rFonts w:ascii="Times New Roman" w:hAnsi="Times New Roman"/>
          <w:lang w:eastAsia="ru-RU"/>
        </w:rPr>
        <w:lastRenderedPageBreak/>
        <w:t xml:space="preserve">установленные налоговым законодательством США, или по мере возникновения изменений в Формах идентификации Посредника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в Формах идентификации Бенефициара дохода. Формы идентификации, обновленные в связи с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возникновением изменений в Формах идентификации, предоставляются Брокеру в срок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позднее 10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(</w:t>
      </w:r>
      <w:r w:rsidR="009840B4" w:rsidRPr="009832D9">
        <w:rPr>
          <w:rFonts w:ascii="Times New Roman" w:hAnsi="Times New Roman"/>
          <w:lang w:val="ru-RU" w:eastAsia="ru-RU"/>
        </w:rPr>
        <w:t>десяти</w:t>
      </w:r>
      <w:r w:rsidRPr="009832D9">
        <w:rPr>
          <w:rFonts w:ascii="Times New Roman" w:hAnsi="Times New Roman"/>
          <w:lang w:eastAsia="ru-RU"/>
        </w:rPr>
        <w:t xml:space="preserve">)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eastAsia="ru-RU"/>
        </w:rPr>
        <w:t xml:space="preserve"> с момента наступления изменений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Формах идентификации.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Обновленные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предоставляются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</w:t>
      </w:r>
      <w:r w:rsidRPr="009832D9">
        <w:rPr>
          <w:rFonts w:ascii="Times New Roman" w:hAnsi="Times New Roman"/>
          <w:lang w:val="ru-RU" w:eastAsia="ru-RU"/>
        </w:rPr>
        <w:t>.</w:t>
      </w:r>
    </w:p>
    <w:p w14:paraId="3D485D17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обязуется отвечать на запросы Брокера, за исключением запроса в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соответствии с пунктом 3.4 настоящей статьи,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 течение 3 (</w:t>
      </w:r>
      <w:r w:rsidR="009840B4" w:rsidRPr="009832D9">
        <w:rPr>
          <w:rFonts w:ascii="Times New Roman" w:hAnsi="Times New Roman"/>
          <w:lang w:val="ru-RU" w:eastAsia="ru-RU"/>
        </w:rPr>
        <w:t>трех</w:t>
      </w:r>
      <w:r w:rsidRPr="009832D9">
        <w:rPr>
          <w:rFonts w:ascii="Times New Roman" w:hAnsi="Times New Roman"/>
          <w:lang w:val="ru-RU" w:eastAsia="ru-RU"/>
        </w:rPr>
        <w:t>) рабочих дней, если иной срок не установлен запросом.</w:t>
      </w:r>
    </w:p>
    <w:p w14:paraId="1C281FC3" w14:textId="5729B3A9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уведомлен, что в случае непредставления 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для </w:t>
      </w:r>
      <w:r w:rsidR="009840B4" w:rsidRPr="009832D9">
        <w:rPr>
          <w:rFonts w:ascii="Times New Roman" w:hAnsi="Times New Roman"/>
          <w:lang w:val="ru-RU" w:eastAsia="ru-RU"/>
        </w:rPr>
        <w:t>последующей</w:t>
      </w:r>
      <w:r w:rsidRPr="009832D9">
        <w:rPr>
          <w:rFonts w:ascii="Times New Roman" w:hAnsi="Times New Roman"/>
          <w:lang w:val="ru-RU" w:eastAsia="ru-RU"/>
        </w:rPr>
        <w:t xml:space="preserve"> передачи в КЦ для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целей передачи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30%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соответствии с </w:t>
      </w:r>
      <w:r w:rsidR="004F709A">
        <w:rPr>
          <w:rFonts w:ascii="Times New Roman" w:hAnsi="Times New Roman"/>
          <w:lang w:val="ru-RU" w:eastAsia="ru-RU"/>
        </w:rPr>
        <w:t> </w:t>
      </w:r>
      <w:r w:rsidR="009840B4" w:rsidRPr="009832D9">
        <w:rPr>
          <w:rFonts w:ascii="Times New Roman" w:hAnsi="Times New Roman"/>
          <w:lang w:val="ru-RU" w:eastAsia="ru-RU"/>
        </w:rPr>
        <w:t>Главой </w:t>
      </w:r>
      <w:r w:rsidRPr="009832D9">
        <w:rPr>
          <w:rFonts w:ascii="Times New Roman" w:hAnsi="Times New Roman"/>
          <w:lang w:val="ru-RU" w:eastAsia="ru-RU"/>
        </w:rPr>
        <w:t>4 Налогового кодекса США независимо от наличия Форм идентификации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отношении таких Бенефициаров дохода. </w:t>
      </w:r>
    </w:p>
    <w:p w14:paraId="4A573E9A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4F9BAEFB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 обязан уведомлять Брокера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о любых изменениях информации, </w:t>
      </w:r>
      <w:r w:rsidR="009840B4" w:rsidRPr="009832D9">
        <w:rPr>
          <w:rFonts w:ascii="Times New Roman" w:hAnsi="Times New Roman"/>
          <w:lang w:val="ru-RU" w:eastAsia="ru-RU"/>
        </w:rPr>
        <w:t>содержащейся</w:t>
      </w:r>
      <w:r w:rsidRPr="009832D9">
        <w:rPr>
          <w:rFonts w:ascii="Times New Roman" w:hAnsi="Times New Roman"/>
          <w:lang w:val="ru-RU" w:eastAsia="ru-RU"/>
        </w:rPr>
        <w:t xml:space="preserve"> в Форме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val="ru-RU" w:eastAsia="ru-RU"/>
        </w:rPr>
        <w:t xml:space="preserve"> идентификации и в Формах идентификации,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позднее 10 (десяти) календарных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val="ru-RU" w:eastAsia="ru-RU"/>
        </w:rPr>
        <w:t xml:space="preserve"> с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момента наступления каких-либо изменений или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 момента, когда это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стало известно Клиенту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(в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зависимости от того, какое событие наступит раньше). </w:t>
      </w:r>
    </w:p>
    <w:p w14:paraId="536B598C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непредоставления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обновленной</w:t>
      </w:r>
      <w:r w:rsidRPr="009832D9">
        <w:rPr>
          <w:rFonts w:ascii="Times New Roman" w:hAnsi="Times New Roman"/>
          <w:lang w:val="ru-RU" w:eastAsia="ru-RU"/>
        </w:rPr>
        <w:t xml:space="preserve"> Формы идентификации до даты истечения срока ее </w:t>
      </w:r>
      <w:r w:rsidR="009840B4" w:rsidRPr="009832D9">
        <w:rPr>
          <w:rFonts w:ascii="Times New Roman" w:hAnsi="Times New Roman"/>
          <w:lang w:val="ru-RU" w:eastAsia="ru-RU"/>
        </w:rPr>
        <w:t>действия</w:t>
      </w:r>
      <w:r w:rsidRPr="009832D9">
        <w:rPr>
          <w:rFonts w:ascii="Times New Roman" w:hAnsi="Times New Roman"/>
          <w:lang w:val="ru-RU"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в отношении Бенефициаров дохода, являющихся клиентами или </w:t>
      </w:r>
      <w:proofErr w:type="spellStart"/>
      <w:r w:rsidRPr="009832D9">
        <w:rPr>
          <w:lang w:eastAsia="ru-RU"/>
        </w:rPr>
        <w:t>Субклиентами</w:t>
      </w:r>
      <w:proofErr w:type="spellEnd"/>
      <w:r w:rsidRPr="009832D9">
        <w:rPr>
          <w:lang w:eastAsia="ru-RU"/>
        </w:rPr>
        <w:t xml:space="preserve"> Брокера, Форма идентификации которого не обновлена; </w:t>
      </w:r>
    </w:p>
    <w:p w14:paraId="7A6696A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lastRenderedPageBreak/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3112C5D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если в связи с представленными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 соответствии с настоящим разделом документами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информацией</w:t>
      </w:r>
      <w:r w:rsidRPr="009832D9">
        <w:rPr>
          <w:rFonts w:ascii="Times New Roman" w:hAnsi="Times New Roman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 w:rsidRPr="009832D9">
        <w:rPr>
          <w:rFonts w:ascii="Times New Roman" w:hAnsi="Times New Roman"/>
          <w:lang w:val="ru-RU" w:eastAsia="ru-RU"/>
        </w:rPr>
        <w:t>центром</w:t>
      </w:r>
      <w:r w:rsidRPr="009832D9">
        <w:rPr>
          <w:rFonts w:ascii="Times New Roman" w:hAnsi="Times New Roman"/>
          <w:lang w:val="ru-RU" w:eastAsia="ru-RU"/>
        </w:rPr>
        <w:t>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или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пеней</w:t>
      </w:r>
      <w:r w:rsidRPr="009832D9">
        <w:rPr>
          <w:rFonts w:ascii="Times New Roman" w:hAnsi="Times New Roman"/>
          <w:lang w:val="ru-RU" w:eastAsia="ru-RU"/>
        </w:rPr>
        <w:t>, возмещение расходов,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возмещение убытков Клиент обязан возместить Брокеру все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понесенные убытки. </w:t>
      </w:r>
    </w:p>
    <w:p w14:paraId="6AFBFD1F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Брокер не несет ответственности за неприменение или некорректное применение вышестоящим налоговым агентом </w:t>
      </w:r>
      <w:r w:rsidR="009840B4" w:rsidRPr="009832D9">
        <w:rPr>
          <w:rFonts w:ascii="Times New Roman" w:hAnsi="Times New Roman"/>
          <w:lang w:val="ru-RU" w:eastAsia="ru-RU"/>
        </w:rPr>
        <w:t>льготной</w:t>
      </w:r>
      <w:r w:rsidRPr="009832D9">
        <w:rPr>
          <w:rFonts w:ascii="Times New Roman" w:hAnsi="Times New Roman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9832D9" w:rsidRDefault="009840B4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предоставляет Брокеру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следующие заверения об обстоятельствах: </w:t>
      </w:r>
    </w:p>
    <w:p w14:paraId="58528376" w14:textId="1CDE79F6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 xml:space="preserve">идентификации, Реестре сведения, предоставляемые КЦ, вышестоящему налоговому агенту, внутренне непротиворечивы, соответствуют документам, предоставленным </w:t>
      </w:r>
      <w:proofErr w:type="spellStart"/>
      <w:r w:rsidRPr="009832D9">
        <w:rPr>
          <w:lang w:eastAsia="ru-RU"/>
        </w:rPr>
        <w:t>Субклиентом</w:t>
      </w:r>
      <w:proofErr w:type="spellEnd"/>
      <w:r w:rsidRPr="009832D9">
        <w:rPr>
          <w:lang w:eastAsia="ru-RU"/>
        </w:rPr>
        <w:t xml:space="preserve"> Клиента, являющимся Посредником, для</w:t>
      </w:r>
      <w:r w:rsidR="00BC059A">
        <w:rPr>
          <w:lang w:eastAsia="ru-RU"/>
        </w:rPr>
        <w:t> </w:t>
      </w:r>
      <w:r w:rsidRPr="009832D9">
        <w:rPr>
          <w:lang w:eastAsia="ru-RU"/>
        </w:rPr>
        <w:t>идентификации в целях Главы 4 Налогового кодекса США, и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08A2985" w14:textId="0AA44938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9840B4" w:rsidRPr="009832D9">
        <w:rPr>
          <w:lang w:eastAsia="ru-RU"/>
        </w:rPr>
        <w:t>упрощенной</w:t>
      </w:r>
      <w:r w:rsidRPr="009832D9">
        <w:rPr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 w:rsidRPr="009832D9">
        <w:rPr>
          <w:lang w:eastAsia="ru-RU"/>
        </w:rPr>
        <w:t> </w:t>
      </w:r>
      <w:r w:rsidRPr="009832D9">
        <w:rPr>
          <w:lang w:eastAsia="ru-RU"/>
        </w:rPr>
        <w:t>идентификации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>4 Налогового кодекса США, и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F67C37B" w14:textId="7B77BE70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Клиент, являющийся Посредником,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гарантирует, что процедура идентификации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в соответствии с требованиями Главы 4 Налогового кодекса США проведена, имеются в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наличии все определенные </w:t>
      </w:r>
      <w:r w:rsidR="001C4271" w:rsidRPr="009832D9">
        <w:rPr>
          <w:lang w:eastAsia="ru-RU"/>
        </w:rPr>
        <w:t>Главой</w:t>
      </w:r>
      <w:r w:rsidRPr="009832D9">
        <w:rPr>
          <w:lang w:eastAsia="ru-RU"/>
        </w:rPr>
        <w:t xml:space="preserve"> 4 Налогового кодекса США документы и подтверждения со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стороны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>, достаточные для определения статуса клиента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США; </w:t>
      </w:r>
    </w:p>
    <w:p w14:paraId="4AC342BD" w14:textId="7E5DD7A9" w:rsidR="000315E9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>идентификации, Реестре (далее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Персональные данные), а именно на сбор, систематизацию, накопление, хранение, уточнение (обновление, изменение), использование, </w:t>
      </w:r>
      <w:r w:rsidRPr="009832D9">
        <w:rPr>
          <w:lang w:eastAsia="ru-RU"/>
        </w:rPr>
        <w:lastRenderedPageBreak/>
        <w:t>обезличивание, блокирование и уничтожение Персональных данных, а также на</w:t>
      </w:r>
      <w:r w:rsidR="006C2417" w:rsidRPr="009832D9">
        <w:rPr>
          <w:lang w:eastAsia="ru-RU"/>
        </w:rPr>
        <w:t> </w:t>
      </w:r>
      <w:r w:rsidRPr="009832D9">
        <w:rPr>
          <w:lang w:eastAsia="ru-RU"/>
        </w:rPr>
        <w:t>передачу Персональных данных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>КЦ, Вышестоящему депозитарию, вышестоящим налоговым агентам, в</w:t>
      </w:r>
      <w:r w:rsidR="00BC059A">
        <w:rPr>
          <w:lang w:eastAsia="ru-RU"/>
        </w:rPr>
        <w:t> </w:t>
      </w:r>
      <w:r w:rsidRPr="009832D9">
        <w:rPr>
          <w:lang w:eastAsia="ru-RU"/>
        </w:rPr>
        <w:t>том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23FB3CDF" w:rsidR="003866C1" w:rsidRPr="009832D9" w:rsidRDefault="003866C1" w:rsidP="0025791A">
      <w:pPr>
        <w:tabs>
          <w:tab w:val="clear" w:pos="1134"/>
        </w:tabs>
        <w:spacing w:line="360" w:lineRule="auto"/>
        <w:ind w:firstLine="709"/>
        <w:jc w:val="both"/>
        <w:rPr>
          <w:lang w:eastAsia="ru-RU"/>
        </w:rPr>
      </w:pPr>
      <w:r w:rsidRPr="009832D9">
        <w:rPr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1DA7ACBB" w14:textId="197B078B" w:rsidR="009607BD" w:rsidRPr="00FC3DD0" w:rsidRDefault="000315E9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 w:rsidRPr="009832D9">
        <w:rPr>
          <w:rFonts w:ascii="Times New Roman" w:hAnsi="Times New Roman"/>
          <w:lang w:val="ru-RU" w:eastAsia="ru-RU"/>
        </w:rPr>
        <w:t>налоговой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val="ru-RU" w:eastAsia="ru-RU"/>
        </w:rPr>
        <w:t>и (или)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иной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административной</w:t>
      </w:r>
      <w:r w:rsidR="003866C1" w:rsidRPr="009832D9">
        <w:rPr>
          <w:rFonts w:ascii="Times New Roman" w:hAnsi="Times New Roman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 w:rsidRPr="009832D9">
        <w:rPr>
          <w:rFonts w:ascii="Times New Roman" w:hAnsi="Times New Roman"/>
          <w:lang w:val="ru-RU" w:eastAsia="ru-RU"/>
        </w:rPr>
        <w:t>иных</w:t>
      </w:r>
      <w:r w:rsidR="003866C1" w:rsidRPr="009832D9">
        <w:rPr>
          <w:rFonts w:ascii="Times New Roman" w:hAnsi="Times New Roman"/>
          <w:lang w:val="ru-RU" w:eastAsia="ru-RU"/>
        </w:rPr>
        <w:t xml:space="preserve"> убытков Брокеру, Клиент обязуется возместить Брокеру суммы доначисленных налогов, штрафов, </w:t>
      </w:r>
      <w:r w:rsidR="001C4271" w:rsidRPr="009832D9">
        <w:rPr>
          <w:rFonts w:ascii="Times New Roman" w:hAnsi="Times New Roman"/>
          <w:lang w:val="ru-RU" w:eastAsia="ru-RU"/>
        </w:rPr>
        <w:t>пеней</w:t>
      </w:r>
      <w:r w:rsidR="003866C1" w:rsidRPr="009832D9">
        <w:rPr>
          <w:rFonts w:ascii="Times New Roman" w:hAnsi="Times New Roman"/>
          <w:lang w:val="ru-RU" w:eastAsia="ru-RU"/>
        </w:rPr>
        <w:t xml:space="preserve"> и процентов (суммы административных штрафов) и</w:t>
      </w:r>
      <w:r w:rsidR="004F709A">
        <w:rPr>
          <w:rFonts w:ascii="Times New Roman" w:hAnsi="Times New Roman"/>
          <w:lang w:val="ru-RU" w:eastAsia="ru-RU"/>
        </w:rPr>
        <w:t> </w:t>
      </w:r>
      <w:r w:rsidR="003866C1" w:rsidRPr="009832D9">
        <w:rPr>
          <w:rFonts w:ascii="Times New Roman" w:hAnsi="Times New Roman"/>
          <w:lang w:val="ru-RU" w:eastAsia="ru-RU"/>
        </w:rPr>
        <w:t>иные убытки</w:t>
      </w:r>
      <w:r w:rsidR="00AA697D">
        <w:rPr>
          <w:rFonts w:ascii="Times New Roman" w:hAnsi="Times New Roman"/>
          <w:lang w:val="ru-RU" w:eastAsia="ru-RU"/>
        </w:rPr>
        <w:t>.</w:t>
      </w:r>
    </w:p>
    <w:sectPr w:rsidR="009607BD" w:rsidRPr="00FC3DD0" w:rsidSect="00983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D1B2E" w14:textId="77777777" w:rsidR="005E116C" w:rsidRDefault="005E116C">
      <w:r>
        <w:separator/>
      </w:r>
    </w:p>
  </w:endnote>
  <w:endnote w:type="continuationSeparator" w:id="0">
    <w:p w14:paraId="34940792" w14:textId="77777777" w:rsidR="005E116C" w:rsidRDefault="005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D6F1" w14:textId="77777777" w:rsidR="00167C06" w:rsidRDefault="00167C0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D7C4F" w14:textId="77777777" w:rsidR="001A72BF" w:rsidRDefault="001A72BF" w:rsidP="001A72BF">
    <w:pPr>
      <w:pStyle w:val="a7"/>
      <w:jc w:val="right"/>
    </w:pPr>
  </w:p>
  <w:p w14:paraId="44F6B293" w14:textId="0AC51709" w:rsidR="001A72BF" w:rsidRPr="009832D9" w:rsidRDefault="001A72BF" w:rsidP="001A72BF">
    <w:pPr>
      <w:pStyle w:val="a7"/>
      <w:jc w:val="right"/>
    </w:pPr>
    <w:r w:rsidRPr="009832D9">
      <w:fldChar w:fldCharType="begin"/>
    </w:r>
    <w:r w:rsidRPr="009832D9">
      <w:instrText>PAGE   \* MERGEFORMAT</w:instrText>
    </w:r>
    <w:r w:rsidRPr="009832D9">
      <w:fldChar w:fldCharType="separate"/>
    </w:r>
    <w:r w:rsidR="00C04C61">
      <w:rPr>
        <w:noProof/>
      </w:rPr>
      <w:t>6</w:t>
    </w:r>
    <w:r w:rsidRPr="009832D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9A93" w14:textId="77777777" w:rsidR="00167C06" w:rsidRDefault="00167C0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45E72" w14:textId="77777777" w:rsidR="005E116C" w:rsidRDefault="005E116C">
      <w:r>
        <w:separator/>
      </w:r>
    </w:p>
  </w:footnote>
  <w:footnote w:type="continuationSeparator" w:id="0">
    <w:p w14:paraId="6625909D" w14:textId="77777777" w:rsidR="005E116C" w:rsidRDefault="005E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B8C5F" w14:textId="77777777" w:rsidR="00167C06" w:rsidRDefault="00167C0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40" w:type="dxa"/>
      <w:tblLook w:val="04A0" w:firstRow="1" w:lastRow="0" w:firstColumn="1" w:lastColumn="0" w:noHBand="0" w:noVBand="1"/>
    </w:tblPr>
    <w:tblGrid>
      <w:gridCol w:w="2856"/>
      <w:gridCol w:w="7884"/>
    </w:tblGrid>
    <w:tr w:rsidR="00A71183" w:rsidRPr="009832D9" w14:paraId="1A3B7618" w14:textId="77777777" w:rsidTr="00524044">
      <w:tc>
        <w:tcPr>
          <w:tcW w:w="2518" w:type="dxa"/>
          <w:shd w:val="clear" w:color="auto" w:fill="auto"/>
        </w:tcPr>
        <w:p w14:paraId="15507B0C" w14:textId="621E6824" w:rsidR="00A71183" w:rsidRPr="009832D9" w:rsidRDefault="00167C06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438E1B99" wp14:editId="7477AFA9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22" w:type="dxa"/>
          <w:shd w:val="clear" w:color="auto" w:fill="auto"/>
        </w:tcPr>
        <w:p w14:paraId="4B8D3BB9" w14:textId="5DA8D17A" w:rsidR="00A71183" w:rsidRPr="009832D9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C04C61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BB3F30" w:rsidRPr="009832D9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3866C1" w:rsidRPr="009832D9">
            <w:rPr>
              <w:rFonts w:eastAsia="Calibri"/>
              <w:i/>
              <w:sz w:val="16"/>
              <w:szCs w:val="16"/>
              <w:lang w:eastAsia="ru-RU"/>
            </w:rPr>
            <w:t>6</w:t>
          </w: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9832D9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0439032D" w14:textId="097BB919" w:rsidR="00A71183" w:rsidRPr="009832D9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Дополнительные требования к Клиенту по предоставлению документов и информации при оказании Брокером услуг на Фондовом рынке </w:t>
          </w:r>
          <w:r w:rsidR="00BF79AB" w:rsidRPr="00BF79AB">
            <w:rPr>
              <w:rFonts w:eastAsia="Calibri"/>
              <w:i/>
              <w:sz w:val="16"/>
              <w:szCs w:val="16"/>
              <w:lang w:eastAsia="ru-RU"/>
            </w:rPr>
            <w:t>ПАО «СПБ Биржа»</w:t>
          </w:r>
        </w:p>
      </w:tc>
    </w:tr>
  </w:tbl>
  <w:p w14:paraId="2BC7A7A0" w14:textId="7C4F8D0B" w:rsidR="00125F6B" w:rsidRPr="009832D9" w:rsidRDefault="00125F6B" w:rsidP="00A71183">
    <w:pPr>
      <w:pStyle w:val="a5"/>
    </w:pPr>
  </w:p>
  <w:p w14:paraId="12E2DAA2" w14:textId="77777777" w:rsidR="00095648" w:rsidRPr="009832D9" w:rsidRDefault="00095648" w:rsidP="00A7118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975" w14:textId="77777777" w:rsidR="00167C06" w:rsidRDefault="00167C0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E15B3"/>
    <w:multiLevelType w:val="multilevel"/>
    <w:tmpl w:val="0FC67B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A76D97"/>
    <w:multiLevelType w:val="multilevel"/>
    <w:tmpl w:val="8C10C8B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25870343">
    <w:abstractNumId w:val="8"/>
  </w:num>
  <w:num w:numId="2" w16cid:durableId="1731732970">
    <w:abstractNumId w:val="13"/>
  </w:num>
  <w:num w:numId="3" w16cid:durableId="437723197">
    <w:abstractNumId w:val="1"/>
  </w:num>
  <w:num w:numId="4" w16cid:durableId="78408610">
    <w:abstractNumId w:val="0"/>
  </w:num>
  <w:num w:numId="5" w16cid:durableId="1401781749">
    <w:abstractNumId w:val="4"/>
  </w:num>
  <w:num w:numId="6" w16cid:durableId="484859127">
    <w:abstractNumId w:val="6"/>
  </w:num>
  <w:num w:numId="7" w16cid:durableId="1068917859">
    <w:abstractNumId w:val="3"/>
  </w:num>
  <w:num w:numId="8" w16cid:durableId="1417674937">
    <w:abstractNumId w:val="7"/>
  </w:num>
  <w:num w:numId="9" w16cid:durableId="451051323">
    <w:abstractNumId w:val="10"/>
  </w:num>
  <w:num w:numId="10" w16cid:durableId="1585921636">
    <w:abstractNumId w:val="5"/>
  </w:num>
  <w:num w:numId="11" w16cid:durableId="921839468">
    <w:abstractNumId w:val="12"/>
  </w:num>
  <w:num w:numId="12" w16cid:durableId="1565139485">
    <w:abstractNumId w:val="2"/>
  </w:num>
  <w:num w:numId="13" w16cid:durableId="1049114089">
    <w:abstractNumId w:val="9"/>
  </w:num>
  <w:num w:numId="14" w16cid:durableId="105122250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23DF"/>
    <w:rsid w:val="0007374D"/>
    <w:rsid w:val="00080175"/>
    <w:rsid w:val="000815EA"/>
    <w:rsid w:val="00085497"/>
    <w:rsid w:val="00095648"/>
    <w:rsid w:val="000A1116"/>
    <w:rsid w:val="000A243A"/>
    <w:rsid w:val="000A58A9"/>
    <w:rsid w:val="000A6C62"/>
    <w:rsid w:val="000B01B6"/>
    <w:rsid w:val="000C0EA6"/>
    <w:rsid w:val="000D1D6D"/>
    <w:rsid w:val="000D5109"/>
    <w:rsid w:val="000E26D5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67C0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25261"/>
    <w:rsid w:val="00233F6C"/>
    <w:rsid w:val="002415C2"/>
    <w:rsid w:val="002504B2"/>
    <w:rsid w:val="0025180E"/>
    <w:rsid w:val="0025791A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00F5A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41C5"/>
    <w:rsid w:val="004064F1"/>
    <w:rsid w:val="00412654"/>
    <w:rsid w:val="0041314E"/>
    <w:rsid w:val="00413386"/>
    <w:rsid w:val="00415E23"/>
    <w:rsid w:val="00417ECE"/>
    <w:rsid w:val="004206C1"/>
    <w:rsid w:val="004217A8"/>
    <w:rsid w:val="00426557"/>
    <w:rsid w:val="00442218"/>
    <w:rsid w:val="004508D9"/>
    <w:rsid w:val="00452D18"/>
    <w:rsid w:val="004600E5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C0C83"/>
    <w:rsid w:val="004C76EC"/>
    <w:rsid w:val="004D36F7"/>
    <w:rsid w:val="004D7726"/>
    <w:rsid w:val="004E2398"/>
    <w:rsid w:val="004E6233"/>
    <w:rsid w:val="004E6B40"/>
    <w:rsid w:val="004F709A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2AE3"/>
    <w:rsid w:val="0059483A"/>
    <w:rsid w:val="005C58BC"/>
    <w:rsid w:val="005D2BB7"/>
    <w:rsid w:val="005E116C"/>
    <w:rsid w:val="005E43FC"/>
    <w:rsid w:val="005F1633"/>
    <w:rsid w:val="005F2754"/>
    <w:rsid w:val="005F3394"/>
    <w:rsid w:val="005F57BF"/>
    <w:rsid w:val="005F5D7F"/>
    <w:rsid w:val="00607270"/>
    <w:rsid w:val="00610D7F"/>
    <w:rsid w:val="0061541F"/>
    <w:rsid w:val="00617703"/>
    <w:rsid w:val="00620979"/>
    <w:rsid w:val="0062478D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2F3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32D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6F56"/>
    <w:rsid w:val="00A90044"/>
    <w:rsid w:val="00AA697D"/>
    <w:rsid w:val="00AB7759"/>
    <w:rsid w:val="00AC097C"/>
    <w:rsid w:val="00AC47EE"/>
    <w:rsid w:val="00AC73FA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C059A"/>
    <w:rsid w:val="00BD0F3E"/>
    <w:rsid w:val="00BD4ECB"/>
    <w:rsid w:val="00BE4979"/>
    <w:rsid w:val="00BE4F97"/>
    <w:rsid w:val="00BF0844"/>
    <w:rsid w:val="00BF3109"/>
    <w:rsid w:val="00BF48F8"/>
    <w:rsid w:val="00BF79AB"/>
    <w:rsid w:val="00C03C69"/>
    <w:rsid w:val="00C03F2D"/>
    <w:rsid w:val="00C04C61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D4F80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A7BC9"/>
    <w:rsid w:val="00DB133F"/>
    <w:rsid w:val="00DB3437"/>
    <w:rsid w:val="00DB37CA"/>
    <w:rsid w:val="00DB38AC"/>
    <w:rsid w:val="00DB38D2"/>
    <w:rsid w:val="00DC0133"/>
    <w:rsid w:val="00DC20CD"/>
    <w:rsid w:val="00DC2DCF"/>
    <w:rsid w:val="00DD5565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C3DD0"/>
    <w:rsid w:val="00FD69F1"/>
    <w:rsid w:val="00FF2D21"/>
    <w:rsid w:val="00F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594ED-6F9E-457F-A447-4815D71C2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139</TotalTime>
  <Pages>6</Pages>
  <Words>1510</Words>
  <Characters>10700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vt:lpstr>
    </vt:vector>
  </TitlesOfParts>
  <Company/>
  <LinksUpToDate>false</LinksUpToDate>
  <CharactersWithSpaces>12186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dc:creator>Худякова Галина Сергеевна</dc:creator>
  <cp:keywords/>
  <dc:description/>
  <cp:lastModifiedBy>Исаенков Александр Юрьевич</cp:lastModifiedBy>
  <cp:revision>23</cp:revision>
  <cp:lastPrinted>2011-03-25T08:41:00Z</cp:lastPrinted>
  <dcterms:created xsi:type="dcterms:W3CDTF">2021-01-27T08:12:00Z</dcterms:created>
  <dcterms:modified xsi:type="dcterms:W3CDTF">2023-02-07T14:22:00Z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2023-02-07T14:22:37Z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1df491fc-e3e4-4456-848b-2cb9b07e9a77</vt:lpwstr>
  </property>
  <property fmtid="{D5CDD505-2E9C-101B-9397-08002B2CF9AE}" pid="8" name="MSIP_Label_defa4170-0d19-0005-0001-bc88714345d2_ContentBits">
    <vt:lpwstr>0</vt:lpwstr>
  </property>
</Properties>
</file>