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</w:p>
    <w:p w14:paraId="04C63C44" w14:textId="0CBB9956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ООО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ИК </w:t>
      </w:r>
      <w:r w:rsidRPr="00F72971">
        <w:rPr>
          <w:rFonts w:ascii="Times New Roman" w:hAnsi="Times New Roman"/>
        </w:rPr>
        <w:t>«</w:t>
      </w:r>
      <w:r w:rsidRPr="00F72971">
        <w:rPr>
          <w:rFonts w:ascii="Times New Roman" w:hAnsi="Times New Roman"/>
          <w:lang w:val="ru-RU"/>
        </w:rPr>
        <w:t>Фридом Финанс</w:t>
      </w:r>
      <w:r w:rsidRPr="00F72971">
        <w:rPr>
          <w:rFonts w:ascii="Times New Roman" w:hAnsi="Times New Roman"/>
        </w:rPr>
        <w:t>»</w:t>
      </w:r>
      <w:r w:rsidRPr="00F72971">
        <w:rPr>
          <w:rFonts w:ascii="Times New Roman" w:hAnsi="Times New Roman"/>
          <w:lang w:val="ru-RU"/>
        </w:rPr>
        <w:t xml:space="preserve">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51252E3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24027D25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1560DCDA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1E1EE3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</w:t>
      </w:r>
      <w:r w:rsidRPr="00F72971">
        <w:rPr>
          <w:rFonts w:ascii="Times New Roman" w:hAnsi="Times New Roman"/>
          <w:lang w:val="ru-RU"/>
        </w:rPr>
        <w:lastRenderedPageBreak/>
        <w:t xml:space="preserve">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0" w:name="_Hlk45037970"/>
      <w:r w:rsidRPr="00F72971">
        <w:rPr>
          <w:rFonts w:ascii="Times New Roman" w:hAnsi="Times New Roman"/>
        </w:rPr>
        <w:lastRenderedPageBreak/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0"/>
    <w:p w14:paraId="6A8DDB3B" w14:textId="1D7D15E6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</w:t>
      </w:r>
      <w:r w:rsidRPr="00F72971">
        <w:rPr>
          <w:rFonts w:ascii="Times New Roman" w:hAnsi="Times New Roman"/>
          <w:lang w:val="ru-RU"/>
        </w:rPr>
        <w:lastRenderedPageBreak/>
        <w:t xml:space="preserve">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68FE6B44" w:rsidR="00026EA4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7BA59E29" w14:textId="0E87BABA" w:rsidR="007D108F" w:rsidRPr="00C97773" w:rsidRDefault="007D108F" w:rsidP="00710453">
      <w:pPr>
        <w:pStyle w:val="BD0"/>
        <w:numPr>
          <w:ilvl w:val="1"/>
          <w:numId w:val="15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Для Клиентов КСУР и КПУР, определяемых в соответствии с законодательством Российской Федерации и Приложением №</w:t>
      </w:r>
      <w:r w:rsidR="00710453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3 к Регламенту, порядок </w:t>
      </w:r>
      <w:r w:rsidR="00BF7E51">
        <w:rPr>
          <w:rFonts w:ascii="Times New Roman" w:hAnsi="Times New Roman"/>
        </w:rPr>
        <w:t>урегулировани</w:t>
      </w:r>
      <w:r w:rsidR="00710453">
        <w:rPr>
          <w:rFonts w:ascii="Times New Roman" w:hAnsi="Times New Roman"/>
        </w:rPr>
        <w:t xml:space="preserve">я </w:t>
      </w:r>
      <w:r>
        <w:rPr>
          <w:rFonts w:ascii="Times New Roman" w:hAnsi="Times New Roman"/>
        </w:rPr>
        <w:t xml:space="preserve">закрытия Сделок с неполным покрытием определяется в соответствии с Приложением № 3 к Регламенту 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0B9BE794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05358353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01DD454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C400B6">
        <w:rPr>
          <w:rFonts w:ascii="Times New Roman" w:hAnsi="Times New Roman"/>
          <w:lang w:val="ru-RU"/>
        </w:rPr>
        <w:t xml:space="preserve"> </w:t>
      </w:r>
      <w:r w:rsidR="00705EC0" w:rsidRPr="00F72971">
        <w:rPr>
          <w:rFonts w:ascii="Times New Roman" w:hAnsi="Times New Roman"/>
          <w:lang w:val="ru-RU"/>
        </w:rPr>
        <w:t>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56039034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0C58B" w14:textId="77777777" w:rsidR="00795D8E" w:rsidRDefault="00795D8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EB19" w14:textId="77777777" w:rsidR="001A72BF" w:rsidRDefault="001A72BF" w:rsidP="001A72BF">
    <w:pPr>
      <w:pStyle w:val="a7"/>
      <w:jc w:val="right"/>
    </w:pPr>
  </w:p>
  <w:p w14:paraId="6A99E4E3" w14:textId="7902260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1363AD">
      <w:rPr>
        <w:noProof/>
      </w:rPr>
      <w:t>7</w:t>
    </w:r>
    <w:r w:rsidRPr="0099332D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E3107" w14:textId="77777777" w:rsidR="00795D8E" w:rsidRDefault="00795D8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D321" w14:textId="77777777" w:rsidR="00795D8E" w:rsidRDefault="00795D8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Look w:val="04A0" w:firstRow="1" w:lastRow="0" w:firstColumn="1" w:lastColumn="0" w:noHBand="0" w:noVBand="1"/>
    </w:tblPr>
    <w:tblGrid>
      <w:gridCol w:w="2856"/>
      <w:gridCol w:w="7634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6DB6EFA5" w:rsidR="00A71183" w:rsidRPr="00D80B04" w:rsidRDefault="00795D8E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E1485A7" wp14:editId="7DBEEA70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3DBE5771" w14:textId="1EA5DCEF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1045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0AFE6" w14:textId="77777777" w:rsidR="00795D8E" w:rsidRDefault="00795D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493762883">
    <w:abstractNumId w:val="13"/>
  </w:num>
  <w:num w:numId="2" w16cid:durableId="2107383351">
    <w:abstractNumId w:val="14"/>
  </w:num>
  <w:num w:numId="3" w16cid:durableId="725253032">
    <w:abstractNumId w:val="1"/>
  </w:num>
  <w:num w:numId="4" w16cid:durableId="1323659236">
    <w:abstractNumId w:val="0"/>
  </w:num>
  <w:num w:numId="5" w16cid:durableId="1118992816">
    <w:abstractNumId w:val="6"/>
  </w:num>
  <w:num w:numId="6" w16cid:durableId="1093741050">
    <w:abstractNumId w:val="8"/>
  </w:num>
  <w:num w:numId="7" w16cid:durableId="1091586861">
    <w:abstractNumId w:val="5"/>
  </w:num>
  <w:num w:numId="8" w16cid:durableId="413667383">
    <w:abstractNumId w:val="10"/>
  </w:num>
  <w:num w:numId="9" w16cid:durableId="2135366953">
    <w:abstractNumId w:val="3"/>
  </w:num>
  <w:num w:numId="10" w16cid:durableId="1742436652">
    <w:abstractNumId w:val="15"/>
  </w:num>
  <w:num w:numId="11" w16cid:durableId="2009165345">
    <w:abstractNumId w:val="4"/>
  </w:num>
  <w:num w:numId="12" w16cid:durableId="9456669">
    <w:abstractNumId w:val="9"/>
  </w:num>
  <w:num w:numId="13" w16cid:durableId="896362278">
    <w:abstractNumId w:val="7"/>
  </w:num>
  <w:num w:numId="14" w16cid:durableId="778377049">
    <w:abstractNumId w:val="2"/>
  </w:num>
  <w:num w:numId="15" w16cid:durableId="115755517">
    <w:abstractNumId w:val="16"/>
  </w:num>
  <w:num w:numId="16" w16cid:durableId="1203637592">
    <w:abstractNumId w:val="11"/>
  </w:num>
  <w:num w:numId="17" w16cid:durableId="1977491106">
    <w:abstractNumId w:val="14"/>
  </w:num>
  <w:num w:numId="18" w16cid:durableId="1918593771">
    <w:abstractNumId w:val="14"/>
  </w:num>
  <w:num w:numId="19" w16cid:durableId="451562363">
    <w:abstractNumId w:val="14"/>
  </w:num>
  <w:num w:numId="20" w16cid:durableId="1029837245">
    <w:abstractNumId w:val="14"/>
  </w:num>
  <w:num w:numId="21" w16cid:durableId="185872912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363AD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1314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0453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95D8E"/>
    <w:rsid w:val="007A4639"/>
    <w:rsid w:val="007A6869"/>
    <w:rsid w:val="007A7E05"/>
    <w:rsid w:val="007B2186"/>
    <w:rsid w:val="007B2F97"/>
    <w:rsid w:val="007B426A"/>
    <w:rsid w:val="007C4647"/>
    <w:rsid w:val="007D108F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BF7E51"/>
    <w:rsid w:val="00C03C69"/>
    <w:rsid w:val="00C03F2D"/>
    <w:rsid w:val="00C14CFA"/>
    <w:rsid w:val="00C216E6"/>
    <w:rsid w:val="00C239E1"/>
    <w:rsid w:val="00C24F06"/>
    <w:rsid w:val="00C400B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7735C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19A94-3926-4DC8-AA4C-1AA5576A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62</TotalTime>
  <Pages>7</Pages>
  <Words>2057</Words>
  <Characters>13660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15686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Исаенков Александр Юрьевич</cp:lastModifiedBy>
  <cp:revision>13</cp:revision>
  <cp:lastPrinted>2011-03-25T08:41:00Z</cp:lastPrinted>
  <dcterms:created xsi:type="dcterms:W3CDTF">2021-12-27T10:36:00Z</dcterms:created>
  <dcterms:modified xsi:type="dcterms:W3CDTF">2023-02-07T14:22:00Z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2023-02-07T14:22:07Z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ff3cd919-f035-40fc-95a2-8e42247cc474</vt:lpwstr>
  </property>
  <property fmtid="{D5CDD505-2E9C-101B-9397-08002B2CF9AE}" pid="8" name="MSIP_Label_defa4170-0d19-0005-0001-bc88714345d2_ContentBits">
    <vt:lpwstr>0</vt:lpwstr>
  </property>
</Properties>
</file>