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F6D2" w14:textId="77777777" w:rsidR="004A41D5" w:rsidRPr="004E3480" w:rsidRDefault="004A41D5" w:rsidP="00F62B39">
      <w:pPr>
        <w:pStyle w:val="BD0"/>
        <w:tabs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3F59CA0E" w14:textId="20D568F9" w:rsidR="004A41D5" w:rsidRPr="004E3480" w:rsidRDefault="004A41D5" w:rsidP="00EB7440">
      <w:pPr>
        <w:pStyle w:val="2"/>
        <w:tabs>
          <w:tab w:val="clear" w:pos="1134"/>
          <w:tab w:val="clear" w:pos="3240"/>
          <w:tab w:val="left" w:pos="851"/>
        </w:tabs>
        <w:ind w:left="851" w:hanging="851"/>
      </w:pPr>
      <w:r w:rsidRPr="004E3480">
        <w:t>Общие положения</w:t>
      </w:r>
    </w:p>
    <w:p w14:paraId="72A946E9" w14:textId="1EDA469B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C27791" w:rsidRPr="004E3480">
        <w:rPr>
          <w:rFonts w:ascii="Times New Roman" w:hAnsi="Times New Roman"/>
        </w:rPr>
        <w:t>ООО</w:t>
      </w:r>
      <w:r w:rsidR="00BE366C" w:rsidRPr="004E3480">
        <w:rPr>
          <w:rFonts w:ascii="Times New Roman" w:hAnsi="Times New Roman"/>
          <w:lang w:val="ru-RU"/>
        </w:rPr>
        <w:t> </w:t>
      </w:r>
      <w:r w:rsidR="00562F4A" w:rsidRPr="004E3480">
        <w:rPr>
          <w:rFonts w:ascii="Times New Roman" w:hAnsi="Times New Roman"/>
          <w:lang w:val="ru-RU"/>
        </w:rPr>
        <w:t>ИК</w:t>
      </w:r>
      <w:r w:rsidR="00BE366C" w:rsidRPr="004E3480">
        <w:rPr>
          <w:rFonts w:ascii="Times New Roman" w:hAnsi="Times New Roman"/>
          <w:lang w:val="ru-RU"/>
        </w:rPr>
        <w:t> </w:t>
      </w:r>
      <w:r w:rsidR="00C27791" w:rsidRPr="004E3480">
        <w:rPr>
          <w:rFonts w:ascii="Times New Roman" w:hAnsi="Times New Roman"/>
        </w:rPr>
        <w:t>«</w:t>
      </w:r>
      <w:r w:rsidR="00562F4A" w:rsidRPr="004E3480">
        <w:rPr>
          <w:rFonts w:ascii="Times New Roman" w:hAnsi="Times New Roman"/>
          <w:bCs/>
          <w:lang w:val="ru-RU"/>
        </w:rPr>
        <w:t>Фридом Финанс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1E7190A5" w14:textId="46EE38E0" w:rsidR="00224370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3C08C9CF" w14:textId="77777777" w:rsidR="00224370" w:rsidRPr="00B65B6C" w:rsidRDefault="00224370" w:rsidP="00F62B39">
      <w:pPr>
        <w:pStyle w:val="2"/>
        <w:numPr>
          <w:ilvl w:val="0"/>
          <w:numId w:val="0"/>
        </w:numPr>
        <w:spacing w:before="0" w:line="360" w:lineRule="auto"/>
        <w:rPr>
          <w:sz w:val="20"/>
          <w:szCs w:val="20"/>
        </w:rPr>
      </w:pPr>
    </w:p>
    <w:p w14:paraId="10705630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3602B615" w:rsidR="004A41D5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2110050B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52CF096F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3FDAACA8" w:rsidR="004A41D5" w:rsidRPr="004E3480" w:rsidRDefault="006E15F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</w:t>
      </w:r>
      <w:r w:rsidR="00E77B5F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</w:rPr>
        <w:t>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</w:t>
      </w:r>
      <w:r w:rsidR="0014118A">
        <w:rPr>
          <w:rFonts w:ascii="Times New Roman" w:hAnsi="Times New Roman"/>
          <w:lang w:val="ru-RU"/>
        </w:rPr>
        <w:t xml:space="preserve"> (одну тысячу)</w:t>
      </w:r>
      <w:r w:rsidR="00AD4BA1">
        <w:rPr>
          <w:rFonts w:ascii="Times New Roman" w:hAnsi="Times New Roman"/>
          <w:lang w:val="ru-RU"/>
        </w:rPr>
        <w:t xml:space="preserve"> российских</w:t>
      </w:r>
      <w:r w:rsidR="004A41D5" w:rsidRPr="004E3480">
        <w:rPr>
          <w:rFonts w:ascii="Times New Roman" w:hAnsi="Times New Roman"/>
        </w:rPr>
        <w:t xml:space="preserve">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рыночной стоимости Ценных Бумаг, учитываемых на</w:t>
      </w:r>
      <w:r w:rsidR="00E77B5F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Брокерском счете Клиента, составит менее 1000</w:t>
      </w:r>
      <w:r w:rsidR="0014118A">
        <w:rPr>
          <w:rFonts w:ascii="Times New Roman" w:hAnsi="Times New Roman"/>
          <w:lang w:val="ru-RU"/>
        </w:rPr>
        <w:t xml:space="preserve"> (одной тысячи)</w:t>
      </w:r>
      <w:r w:rsidR="00667EA2" w:rsidRPr="004E3480">
        <w:rPr>
          <w:rFonts w:ascii="Times New Roman" w:hAnsi="Times New Roman"/>
        </w:rPr>
        <w:t xml:space="preserve"> </w:t>
      </w:r>
      <w:r w:rsidR="00AD4BA1">
        <w:rPr>
          <w:rFonts w:ascii="Times New Roman" w:hAnsi="Times New Roman"/>
          <w:lang w:val="ru-RU"/>
        </w:rPr>
        <w:t>российских</w:t>
      </w:r>
      <w:r w:rsidR="00AD4BA1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рублей. </w:t>
      </w:r>
    </w:p>
    <w:p w14:paraId="56BF86D3" w14:textId="7E9E406C" w:rsidR="004A41D5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lastRenderedPageBreak/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181A6FBD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0CA4357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545261C3" w:rsidR="00824C7A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</w:t>
      </w:r>
      <w:r w:rsidR="004F67AE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>енных такому Клиенту, при входе в</w:t>
      </w:r>
      <w:r w:rsidR="008076D0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1C82EB3" w:rsidR="0009365E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6FF2BCF6" w:rsidR="00B813EA" w:rsidRPr="004E3480" w:rsidRDefault="00B47AD9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>, под</w:t>
      </w:r>
      <w:r w:rsidR="00E77B5F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 xml:space="preserve">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</w:t>
      </w:r>
      <w:r w:rsidR="00817952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5488433E" w14:textId="77777777" w:rsid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</w:p>
    <w:p w14:paraId="1C87505D" w14:textId="493D6CEB" w:rsidR="004A41D5" w:rsidRPr="00B65B6C" w:rsidRDefault="00113B5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  <w:r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>Ответственность сторон</w:t>
      </w:r>
    </w:p>
    <w:p w14:paraId="68C1AF47" w14:textId="194A5EC6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6369F3E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>, неполно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 xml:space="preserve"> или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несвоевременно полученного Уведомления в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DF920FF" w14:textId="0E668B8E" w:rsidR="004A41D5" w:rsidRP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sz w:val="18"/>
          <w:szCs w:val="18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0F047FFC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6973A89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457EB809" w:rsidR="004147C6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>определяется Приложением №</w:t>
      </w:r>
      <w:r w:rsidR="00204CEF">
        <w:rPr>
          <w:rFonts w:ascii="Times New Roman" w:hAnsi="Times New Roman"/>
          <w:lang w:val="ru-RU"/>
        </w:rPr>
        <w:t> </w:t>
      </w:r>
      <w:r w:rsidR="00767432" w:rsidRPr="004E3480">
        <w:rPr>
          <w:rFonts w:ascii="Times New Roman" w:hAnsi="Times New Roman"/>
        </w:rPr>
        <w:t>2 к Регламенту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</w:t>
      </w:r>
      <w:r w:rsidRPr="004E3480">
        <w:rPr>
          <w:rFonts w:ascii="Times New Roman" w:hAnsi="Times New Roman"/>
        </w:rPr>
        <w:lastRenderedPageBreak/>
        <w:t xml:space="preserve">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</w:p>
    <w:sectPr w:rsidR="00F00873" w:rsidRPr="004E3480" w:rsidSect="004E3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BB999" w14:textId="77777777" w:rsidR="00F00873" w:rsidRDefault="00F00873" w:rsidP="00F00873">
    <w:pPr>
      <w:pStyle w:val="ab"/>
      <w:jc w:val="right"/>
    </w:pPr>
  </w:p>
  <w:p w14:paraId="32EBE160" w14:textId="2F413249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204CEF">
      <w:rPr>
        <w:noProof/>
      </w:rPr>
      <w:t>3</w:t>
    </w:r>
    <w:r w:rsidRPr="004E348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AB6" w14:textId="77777777" w:rsidR="006E13D1" w:rsidRDefault="006E13D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02AA" w14:textId="77777777" w:rsidR="006E13D1" w:rsidRDefault="006E13D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ook w:val="04A0" w:firstRow="1" w:lastRow="0" w:firstColumn="1" w:lastColumn="0" w:noHBand="0" w:noVBand="1"/>
    </w:tblPr>
    <w:tblGrid>
      <w:gridCol w:w="2856"/>
      <w:gridCol w:w="7350"/>
    </w:tblGrid>
    <w:tr w:rsidR="00562F4A" w14:paraId="6FD2E68F" w14:textId="77777777" w:rsidTr="008076D0">
      <w:tc>
        <w:tcPr>
          <w:tcW w:w="2518" w:type="dxa"/>
          <w:shd w:val="clear" w:color="auto" w:fill="auto"/>
        </w:tcPr>
        <w:p w14:paraId="3DC382DB" w14:textId="41675BA1" w:rsidR="00562F4A" w:rsidRDefault="006E13D1" w:rsidP="00D5130B">
          <w:pPr>
            <w:pStyle w:val="a9"/>
            <w:autoSpaceDE w:val="0"/>
            <w:autoSpaceDN w:val="0"/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532F46C" wp14:editId="6ABA1CFE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  <w:shd w:val="clear" w:color="auto" w:fill="auto"/>
        </w:tcPr>
        <w:p w14:paraId="107FD48B" w14:textId="08AD7E66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Приложение №</w:t>
          </w:r>
          <w:r w:rsidR="00204CEF">
            <w:rPr>
              <w:i/>
              <w:sz w:val="16"/>
              <w:szCs w:val="16"/>
              <w:lang w:val="ru-RU"/>
            </w:rPr>
            <w:t xml:space="preserve"> </w:t>
          </w:r>
          <w:r w:rsidRPr="004E3480">
            <w:rPr>
              <w:i/>
              <w:sz w:val="16"/>
              <w:szCs w:val="16"/>
              <w:lang w:val="ru-RU"/>
            </w:rPr>
            <w:t xml:space="preserve">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DDF2" w14:textId="77777777" w:rsidR="006E13D1" w:rsidRDefault="006E13D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6C50AE58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1057036">
    <w:abstractNumId w:val="5"/>
  </w:num>
  <w:num w:numId="2" w16cid:durableId="322204914">
    <w:abstractNumId w:val="1"/>
  </w:num>
  <w:num w:numId="3" w16cid:durableId="1195995062">
    <w:abstractNumId w:val="4"/>
  </w:num>
  <w:num w:numId="4" w16cid:durableId="938030575">
    <w:abstractNumId w:val="3"/>
  </w:num>
  <w:num w:numId="5" w16cid:durableId="841432434">
    <w:abstractNumId w:val="0"/>
  </w:num>
  <w:num w:numId="6" w16cid:durableId="361051899">
    <w:abstractNumId w:val="2"/>
  </w:num>
  <w:num w:numId="7" w16cid:durableId="994450985">
    <w:abstractNumId w:val="5"/>
  </w:num>
  <w:num w:numId="8" w16cid:durableId="1585845566">
    <w:abstractNumId w:val="5"/>
  </w:num>
  <w:num w:numId="9" w16cid:durableId="1202210080">
    <w:abstractNumId w:val="5"/>
  </w:num>
  <w:num w:numId="10" w16cid:durableId="814834851">
    <w:abstractNumId w:val="5"/>
  </w:num>
  <w:num w:numId="11" w16cid:durableId="1242712088">
    <w:abstractNumId w:val="5"/>
  </w:num>
  <w:num w:numId="12" w16cid:durableId="137219303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4118A"/>
    <w:rsid w:val="0016688B"/>
    <w:rsid w:val="00180FFD"/>
    <w:rsid w:val="001941D4"/>
    <w:rsid w:val="001A0463"/>
    <w:rsid w:val="001B70E5"/>
    <w:rsid w:val="001B77C9"/>
    <w:rsid w:val="001C0BF8"/>
    <w:rsid w:val="001E324B"/>
    <w:rsid w:val="00204CEF"/>
    <w:rsid w:val="00224370"/>
    <w:rsid w:val="0022735A"/>
    <w:rsid w:val="002337E6"/>
    <w:rsid w:val="0025508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7AE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36C2A"/>
    <w:rsid w:val="006420FD"/>
    <w:rsid w:val="00656B4E"/>
    <w:rsid w:val="006578AD"/>
    <w:rsid w:val="00667EA2"/>
    <w:rsid w:val="006A2206"/>
    <w:rsid w:val="006A4929"/>
    <w:rsid w:val="006B5294"/>
    <w:rsid w:val="006C482B"/>
    <w:rsid w:val="006C6294"/>
    <w:rsid w:val="006E13D1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076D0"/>
    <w:rsid w:val="00810B75"/>
    <w:rsid w:val="00812E12"/>
    <w:rsid w:val="0081795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4BA1"/>
    <w:rsid w:val="00AD5C6C"/>
    <w:rsid w:val="00AD6C6F"/>
    <w:rsid w:val="00AE31AF"/>
    <w:rsid w:val="00B0766E"/>
    <w:rsid w:val="00B16AC3"/>
    <w:rsid w:val="00B42889"/>
    <w:rsid w:val="00B47AD9"/>
    <w:rsid w:val="00B551B8"/>
    <w:rsid w:val="00B65B6C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B5F"/>
    <w:rsid w:val="00E77C0E"/>
    <w:rsid w:val="00EB7440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2B39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FB05F-2FB1-49F0-BE9E-C4D0AD61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22</TotalTime>
  <Pages>4</Pages>
  <Words>912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6987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</cp:lastModifiedBy>
  <cp:revision>21</cp:revision>
  <dcterms:created xsi:type="dcterms:W3CDTF">2020-08-26T11:17:00Z</dcterms:created>
  <dcterms:modified xsi:type="dcterms:W3CDTF">2023-02-07T14:21:00Z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2023-02-07T14:21:49Z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4ff5e700-4671-48b5-acdf-1d9dc002c139</vt:lpwstr>
  </property>
  <property fmtid="{D5CDD505-2E9C-101B-9397-08002B2CF9AE}" pid="8" name="MSIP_Label_defa4170-0d19-0005-0001-bc88714345d2_ContentBits">
    <vt:lpwstr>0</vt:lpwstr>
  </property>
</Properties>
</file>